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419687" w14:textId="76FF223F" w:rsidR="00A14893" w:rsidRDefault="00A14893" w:rsidP="00A1489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#96-e</w:t>
      </w:r>
      <w:r>
        <w:rPr>
          <w:rFonts w:cs="Arial"/>
          <w:b/>
          <w:sz w:val="24"/>
          <w:szCs w:val="24"/>
        </w:rPr>
        <w:tab/>
      </w:r>
      <w:r w:rsidR="00203346" w:rsidRPr="00203346">
        <w:rPr>
          <w:rFonts w:cs="Arial"/>
          <w:b/>
          <w:sz w:val="24"/>
          <w:szCs w:val="24"/>
        </w:rPr>
        <w:t>R4-2011645</w:t>
      </w:r>
    </w:p>
    <w:p w14:paraId="4E38B32D" w14:textId="77777777" w:rsidR="00A14893" w:rsidRPr="0012251E" w:rsidRDefault="00A14893" w:rsidP="00A14893">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17 August – 28 August 2020</w:t>
      </w:r>
      <w:bookmarkStart w:id="5" w:name="_GoBack"/>
      <w:bookmarkEnd w:id="5"/>
    </w:p>
    <w:p w14:paraId="68DDA97D" w14:textId="63EC3B19"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E3759F">
        <w:rPr>
          <w:rFonts w:ascii="Arial" w:eastAsia="SimSun" w:hAnsi="Arial" w:cs="Arial"/>
          <w:color w:val="000000"/>
          <w:sz w:val="22"/>
          <w:lang w:eastAsia="zh-CN"/>
        </w:rPr>
        <w:t xml:space="preserve">, </w:t>
      </w:r>
      <w:r w:rsidR="003C1F5F">
        <w:rPr>
          <w:rFonts w:ascii="Arial" w:eastAsia="SimSun" w:hAnsi="Arial" w:cs="Arial"/>
          <w:color w:val="000000"/>
          <w:sz w:val="22"/>
          <w:lang w:eastAsia="zh-CN"/>
        </w:rPr>
        <w:t>T-Mobile US</w:t>
      </w:r>
    </w:p>
    <w:p w14:paraId="1ABC0770" w14:textId="0DABD2AA"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4C566E" w:rsidRPr="00767780">
        <w:rPr>
          <w:rFonts w:ascii="Arial" w:hAnsi="Arial" w:cs="Arial"/>
          <w:color w:val="000000"/>
          <w:sz w:val="22"/>
          <w:lang w:eastAsia="ja-JP"/>
        </w:rPr>
        <w:t xml:space="preserve">TP for TR </w:t>
      </w:r>
      <w:r w:rsidR="004C566E" w:rsidRPr="001E365F">
        <w:rPr>
          <w:rFonts w:ascii="Arial" w:hAnsi="Arial" w:cs="Arial"/>
          <w:color w:val="000000"/>
          <w:sz w:val="22"/>
          <w:lang w:eastAsia="ja-JP"/>
        </w:rPr>
        <w:t>38.71</w:t>
      </w:r>
      <w:r w:rsidR="00867817">
        <w:rPr>
          <w:rFonts w:ascii="Arial" w:hAnsi="Arial" w:cs="Arial"/>
          <w:color w:val="000000"/>
          <w:sz w:val="22"/>
          <w:lang w:eastAsia="ja-JP"/>
        </w:rPr>
        <w:t>7</w:t>
      </w:r>
      <w:r w:rsidR="004C566E" w:rsidRPr="001E365F">
        <w:rPr>
          <w:rFonts w:ascii="Arial" w:hAnsi="Arial" w:cs="Arial"/>
          <w:color w:val="000000"/>
          <w:sz w:val="22"/>
          <w:lang w:eastAsia="ja-JP"/>
        </w:rPr>
        <w:t>-02-0</w:t>
      </w:r>
      <w:r w:rsidR="007935F0">
        <w:rPr>
          <w:rFonts w:ascii="Arial" w:hAnsi="Arial" w:cs="Arial"/>
          <w:color w:val="000000"/>
          <w:sz w:val="22"/>
          <w:lang w:eastAsia="ja-JP"/>
        </w:rPr>
        <w:t>1</w:t>
      </w:r>
      <w:r w:rsidR="004C566E" w:rsidRPr="000751CD">
        <w:rPr>
          <w:rFonts w:ascii="Arial" w:eastAsia="SimSun" w:hAnsi="Arial" w:cs="Arial" w:hint="eastAsia"/>
          <w:color w:val="000000"/>
          <w:sz w:val="22"/>
          <w:lang w:eastAsia="zh-CN"/>
        </w:rPr>
        <w:t>:</w:t>
      </w:r>
      <w:r w:rsidR="004C566E" w:rsidRPr="00767780">
        <w:rPr>
          <w:rFonts w:ascii="Arial" w:hAnsi="Arial" w:cs="Arial"/>
          <w:color w:val="000000"/>
          <w:sz w:val="22"/>
          <w:lang w:eastAsia="ja-JP"/>
        </w:rPr>
        <w:t xml:space="preserve"> </w:t>
      </w:r>
      <w:r w:rsidR="00BE0A85">
        <w:rPr>
          <w:rFonts w:ascii="Arial" w:eastAsia="SimSun" w:hAnsi="Arial" w:cs="Arial"/>
          <w:color w:val="000000"/>
          <w:sz w:val="22"/>
          <w:lang w:eastAsia="zh-CN"/>
        </w:rPr>
        <w:t>CA_</w:t>
      </w:r>
      <w:r w:rsidR="001E6CB1">
        <w:rPr>
          <w:rFonts w:ascii="Arial" w:eastAsia="SimSun" w:hAnsi="Arial" w:cs="Arial"/>
          <w:color w:val="000000"/>
          <w:sz w:val="22"/>
          <w:lang w:eastAsia="zh-CN"/>
        </w:rPr>
        <w:t>n</w:t>
      </w:r>
      <w:r w:rsidR="0083145F">
        <w:rPr>
          <w:rFonts w:ascii="Arial" w:eastAsia="SimSun" w:hAnsi="Arial" w:cs="Arial"/>
          <w:color w:val="000000"/>
          <w:sz w:val="22"/>
          <w:lang w:eastAsia="zh-CN"/>
        </w:rPr>
        <w:t>25</w:t>
      </w:r>
      <w:r w:rsidR="001E6CB1">
        <w:rPr>
          <w:rFonts w:ascii="Arial" w:eastAsia="SimSun" w:hAnsi="Arial" w:cs="Arial"/>
          <w:color w:val="000000"/>
          <w:sz w:val="22"/>
          <w:lang w:eastAsia="zh-CN"/>
        </w:rPr>
        <w:t>-</w:t>
      </w:r>
      <w:r w:rsidR="00A14893">
        <w:rPr>
          <w:rFonts w:ascii="Arial" w:eastAsia="SimSun" w:hAnsi="Arial" w:cs="Arial"/>
          <w:color w:val="000000"/>
          <w:sz w:val="22"/>
          <w:lang w:eastAsia="zh-CN"/>
        </w:rPr>
        <w:t>n48</w:t>
      </w:r>
    </w:p>
    <w:p w14:paraId="3A762429" w14:textId="02C4E5A0"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BE5050">
        <w:rPr>
          <w:rFonts w:ascii="Arial" w:hAnsi="Arial" w:cs="Arial"/>
          <w:color w:val="000000"/>
          <w:sz w:val="22"/>
          <w:lang w:eastAsia="ja-JP"/>
        </w:rPr>
        <w:t>10</w:t>
      </w:r>
      <w:r w:rsidR="000D2780">
        <w:rPr>
          <w:rFonts w:ascii="Arial" w:hAnsi="Arial" w:cs="Arial"/>
          <w:color w:val="000000"/>
          <w:sz w:val="22"/>
          <w:lang w:eastAsia="ja-JP"/>
        </w:rPr>
        <w:t>.</w:t>
      </w:r>
      <w:r w:rsidR="00BE5050">
        <w:rPr>
          <w:rFonts w:ascii="Arial" w:hAnsi="Arial" w:cs="Arial"/>
          <w:color w:val="000000"/>
          <w:sz w:val="22"/>
          <w:lang w:eastAsia="ja-JP"/>
        </w:rPr>
        <w:t>2</w:t>
      </w:r>
      <w:r w:rsidR="000D2780">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6F2DAF1B" w:rsidR="0073365F" w:rsidRPr="001F28B0" w:rsidRDefault="003D3A8B" w:rsidP="0009095C">
      <w:pPr>
        <w:pStyle w:val="BodyText"/>
        <w:ind w:leftChars="50" w:left="100"/>
      </w:pPr>
      <w:r w:rsidRPr="003D3A8B">
        <w:t xml:space="preserve">This contribution is a text proposal </w:t>
      </w:r>
      <w:r w:rsidR="004C566E" w:rsidRPr="003D3A8B">
        <w:t xml:space="preserve">for </w:t>
      </w:r>
      <w:r w:rsidR="004C566E" w:rsidRPr="00895B0F">
        <w:t xml:space="preserve">TR </w:t>
      </w:r>
      <w:r w:rsidR="004C566E" w:rsidRPr="001E365F">
        <w:t>38.71</w:t>
      </w:r>
      <w:r w:rsidR="00867817">
        <w:t>7</w:t>
      </w:r>
      <w:r w:rsidR="004C566E" w:rsidRPr="001E365F">
        <w:t>-02-</w:t>
      </w:r>
      <w:r w:rsidR="002B7676" w:rsidRPr="001E365F">
        <w:t>0</w:t>
      </w:r>
      <w:r w:rsidR="002B7676">
        <w:t>1</w:t>
      </w:r>
      <w:r w:rsidR="002B7676" w:rsidRPr="007D2CFD">
        <w:rPr>
          <w:rFonts w:hint="eastAsia"/>
        </w:rPr>
        <w:t xml:space="preserve"> </w:t>
      </w:r>
      <w:r w:rsidRPr="003D3A8B">
        <w:t xml:space="preserve">to </w:t>
      </w:r>
      <w:r w:rsidR="00065C3D">
        <w:t xml:space="preserve">include </w:t>
      </w:r>
      <w:r w:rsidR="00BE0A85">
        <w:t>CA_</w:t>
      </w:r>
      <w:r w:rsidR="001E6CB1">
        <w:t>n</w:t>
      </w:r>
      <w:r w:rsidR="0083145F">
        <w:t>25</w:t>
      </w:r>
      <w:r w:rsidR="006448E2">
        <w:t>A</w:t>
      </w:r>
      <w:r w:rsidR="001E6CB1">
        <w:t>-</w:t>
      </w:r>
      <w:r w:rsidR="00A14893">
        <w:t>n48</w:t>
      </w:r>
      <w:r w:rsidR="006448E2">
        <w:t>A, CA_n25A-n48(2A) and CA_n25A-n48C</w:t>
      </w:r>
      <w:r w:rsidR="00A14893">
        <w:t xml:space="preserve">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4D0097C2" w:rsidR="0038515D" w:rsidRDefault="0038515D" w:rsidP="00AB2C18">
      <w:pPr>
        <w:pStyle w:val="Heading1"/>
        <w:ind w:left="533" w:hanging="533"/>
        <w:rPr>
          <w:ins w:id="11" w:author="Per Lindell" w:date="2019-02-01T09:14:00Z"/>
          <w:rFonts w:cs="Arial"/>
          <w:color w:val="0000FF"/>
          <w:sz w:val="32"/>
          <w:szCs w:val="32"/>
          <w:lang w:eastAsia="ja-JP"/>
        </w:rPr>
      </w:pPr>
      <w:r w:rsidRPr="007D35A8">
        <w:rPr>
          <w:rFonts w:cs="Arial"/>
          <w:color w:val="0000FF"/>
          <w:sz w:val="32"/>
          <w:szCs w:val="32"/>
          <w:lang w:eastAsia="ja-JP"/>
        </w:rPr>
        <w:t>---Start of changes---</w:t>
      </w:r>
    </w:p>
    <w:p w14:paraId="1DB879CF" w14:textId="476DD965" w:rsidR="001E6CB1" w:rsidRDefault="001E6CB1" w:rsidP="001E6CB1">
      <w:pPr>
        <w:pStyle w:val="Heading2"/>
        <w:rPr>
          <w:ins w:id="12" w:author="Per Lindell" w:date="2019-12-04T08:24:00Z"/>
          <w:rFonts w:cs="Arial"/>
          <w:lang w:val="en-US" w:eastAsia="zh-CN"/>
        </w:rPr>
      </w:pPr>
      <w:bookmarkStart w:id="13" w:name="_Toc527641601"/>
      <w:ins w:id="14" w:author="Per Lindell" w:date="2019-12-04T08:24:00Z">
        <w:r>
          <w:rPr>
            <w:rFonts w:cs="Arial" w:hint="eastAsia"/>
            <w:lang w:val="en-US" w:eastAsia="zh-CN"/>
          </w:rPr>
          <w:t>6.x</w:t>
        </w:r>
        <w:r>
          <w:rPr>
            <w:rFonts w:cs="Arial"/>
            <w:lang w:eastAsia="zh-CN"/>
          </w:rPr>
          <w:tab/>
        </w:r>
        <w:bookmarkEnd w:id="13"/>
        <w:r>
          <w:rPr>
            <w:rFonts w:cs="Arial"/>
            <w:lang w:val="en-US" w:eastAsia="ja-JP"/>
          </w:rPr>
          <w:t>n</w:t>
        </w:r>
      </w:ins>
      <w:ins w:id="15" w:author="Per Lindell" w:date="2020-01-29T12:50:00Z">
        <w:r w:rsidR="0083145F">
          <w:rPr>
            <w:rFonts w:cs="Arial"/>
            <w:lang w:val="en-US" w:eastAsia="ja-JP"/>
          </w:rPr>
          <w:t>25</w:t>
        </w:r>
      </w:ins>
      <w:ins w:id="16" w:author="Per Lindell" w:date="2019-12-04T08:24:00Z">
        <w:r>
          <w:rPr>
            <w:rFonts w:cs="Arial"/>
            <w:lang w:val="en-US" w:eastAsia="ja-JP"/>
          </w:rPr>
          <w:t>-n</w:t>
        </w:r>
      </w:ins>
      <w:ins w:id="17" w:author="Per Lindell" w:date="2020-01-29T12:51:00Z">
        <w:r w:rsidR="0083145F">
          <w:rPr>
            <w:rFonts w:cs="Arial"/>
            <w:lang w:val="en-US" w:eastAsia="ja-JP"/>
          </w:rPr>
          <w:t>4</w:t>
        </w:r>
      </w:ins>
      <w:ins w:id="18" w:author="Per Lindell" w:date="2020-07-26T14:00:00Z">
        <w:r w:rsidR="00A14893">
          <w:rPr>
            <w:rFonts w:cs="Arial"/>
            <w:lang w:val="en-US" w:eastAsia="ja-JP"/>
          </w:rPr>
          <w:t>8</w:t>
        </w:r>
      </w:ins>
    </w:p>
    <w:p w14:paraId="4925B76A" w14:textId="77777777" w:rsidR="001E6CB1" w:rsidRDefault="001E6CB1" w:rsidP="001E6CB1">
      <w:pPr>
        <w:pStyle w:val="Heading3"/>
        <w:rPr>
          <w:ins w:id="19" w:author="Per Lindell" w:date="2019-12-04T08:24:00Z"/>
          <w:rFonts w:cs="Arial"/>
          <w:szCs w:val="28"/>
          <w:lang w:eastAsia="zh-CN"/>
        </w:rPr>
      </w:pPr>
      <w:bookmarkStart w:id="20" w:name="_Toc527641602"/>
      <w:ins w:id="21" w:author="Per Lindell" w:date="2019-12-04T08:24:00Z">
        <w:r>
          <w:rPr>
            <w:rFonts w:cs="Arial" w:hint="eastAsia"/>
            <w:szCs w:val="28"/>
            <w:lang w:val="en-US" w:eastAsia="zh-CN"/>
          </w:rPr>
          <w:t>6.x.1</w:t>
        </w:r>
        <w:r>
          <w:rPr>
            <w:rFonts w:cs="Arial"/>
            <w:szCs w:val="28"/>
            <w:lang w:eastAsia="zh-CN"/>
          </w:rPr>
          <w:tab/>
        </w:r>
        <w:r>
          <w:rPr>
            <w:rFonts w:cs="Arial" w:hint="eastAsia"/>
            <w:szCs w:val="28"/>
            <w:lang w:val="en-US" w:eastAsia="zh-CN"/>
          </w:rPr>
          <w:t>Common for 1 band UL and 2 bands UL CA</w:t>
        </w:r>
        <w:bookmarkEnd w:id="20"/>
      </w:ins>
    </w:p>
    <w:p w14:paraId="46FA46B5" w14:textId="77777777" w:rsidR="001E6CB1" w:rsidRDefault="001E6CB1" w:rsidP="001E6CB1">
      <w:pPr>
        <w:pStyle w:val="Heading4"/>
        <w:tabs>
          <w:tab w:val="left" w:pos="0"/>
          <w:tab w:val="left" w:pos="420"/>
          <w:tab w:val="left" w:pos="864"/>
        </w:tabs>
        <w:ind w:left="0" w:firstLine="0"/>
        <w:rPr>
          <w:ins w:id="22" w:author="Per Lindell" w:date="2019-12-04T08:24:00Z"/>
          <w:lang w:eastAsia="zh-CN"/>
        </w:rPr>
      </w:pPr>
      <w:bookmarkStart w:id="23" w:name="_Toc527641603"/>
      <w:ins w:id="24" w:author="Per Lindell" w:date="2019-12-04T08:24:00Z">
        <w:r>
          <w:rPr>
            <w:rFonts w:hint="eastAsia"/>
            <w:lang w:eastAsia="zh-CN"/>
          </w:rPr>
          <w:t>6.x.1.1</w:t>
        </w:r>
        <w:r>
          <w:rPr>
            <w:rFonts w:eastAsia="SimSun" w:hint="eastAsia"/>
            <w:lang w:eastAsia="zh-CN"/>
          </w:rPr>
          <w:tab/>
        </w:r>
        <w:r>
          <w:rPr>
            <w:rFonts w:eastAsia="SimSun" w:hint="eastAsia"/>
            <w:lang w:eastAsia="zh-CN"/>
          </w:rPr>
          <w:tab/>
        </w:r>
        <w:r>
          <w:rPr>
            <w:lang w:eastAsia="zh-CN"/>
          </w:rPr>
          <w:t xml:space="preserve">Operating bands for </w:t>
        </w:r>
        <w:r>
          <w:rPr>
            <w:rFonts w:hint="eastAsia"/>
            <w:lang w:eastAsia="zh-CN"/>
          </w:rPr>
          <w:t>CA</w:t>
        </w:r>
        <w:bookmarkEnd w:id="23"/>
      </w:ins>
    </w:p>
    <w:p w14:paraId="0A77687F" w14:textId="34B5851F" w:rsidR="001E6CB1" w:rsidRDefault="001E6CB1" w:rsidP="001E6CB1">
      <w:pPr>
        <w:pStyle w:val="TH"/>
        <w:rPr>
          <w:ins w:id="25" w:author="Per Lindell" w:date="2019-12-04T08:24:00Z"/>
          <w:lang w:eastAsia="ja-JP"/>
        </w:rPr>
      </w:pPr>
      <w:ins w:id="26" w:author="Per Lindell" w:date="2019-12-04T08:24:00Z">
        <w:r>
          <w:t xml:space="preserve">Table </w:t>
        </w:r>
        <w:r>
          <w:rPr>
            <w:rFonts w:hint="eastAsia"/>
            <w:lang w:val="en-US" w:eastAsia="zh-CN"/>
          </w:rPr>
          <w:t>6.x</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cs="Arial"/>
            <w:lang w:val="en-US" w:eastAsia="ja-JP"/>
          </w:rPr>
          <w:t>n</w:t>
        </w:r>
      </w:ins>
      <w:ins w:id="27" w:author="Per Lindell" w:date="2020-01-29T14:31:00Z">
        <w:r w:rsidR="00981C77">
          <w:rPr>
            <w:rFonts w:cs="Arial"/>
            <w:lang w:val="en-US" w:eastAsia="ja-JP"/>
          </w:rPr>
          <w:t>25</w:t>
        </w:r>
      </w:ins>
      <w:ins w:id="28" w:author="Per Lindell" w:date="2019-12-04T08:24:00Z">
        <w:r>
          <w:rPr>
            <w:rFonts w:cs="Arial"/>
            <w:lang w:val="en-US" w:eastAsia="ja-JP"/>
          </w:rPr>
          <w:t xml:space="preserve"> and </w:t>
        </w:r>
        <w:r>
          <w:rPr>
            <w:rFonts w:cs="Arial" w:hint="eastAsia"/>
            <w:lang w:val="en-US" w:eastAsia="ja-JP"/>
          </w:rPr>
          <w:t>n</w:t>
        </w:r>
      </w:ins>
      <w:ins w:id="29" w:author="Per Lindell" w:date="2020-01-29T14:32:00Z">
        <w:r w:rsidR="00981C77">
          <w:rPr>
            <w:rFonts w:cs="Arial"/>
            <w:lang w:val="en-US" w:eastAsia="ja-JP"/>
          </w:rPr>
          <w:t>4</w:t>
        </w:r>
      </w:ins>
      <w:ins w:id="30" w:author="Per Lindell" w:date="2020-07-26T16:20:00Z">
        <w:r w:rsidR="00E25C39">
          <w:rPr>
            <w:rFonts w:cs="Arial"/>
            <w:lang w:val="en-US" w:eastAsia="ja-JP"/>
          </w:rPr>
          <w:t>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593"/>
        <w:gridCol w:w="1231"/>
        <w:gridCol w:w="355"/>
        <w:gridCol w:w="1530"/>
        <w:gridCol w:w="1043"/>
      </w:tblGrid>
      <w:tr w:rsidR="001E6CB1" w14:paraId="6C9B87D0" w14:textId="77777777" w:rsidTr="001E6CB1">
        <w:trPr>
          <w:trHeight w:val="268"/>
          <w:jc w:val="center"/>
          <w:ins w:id="31" w:author="Per Lindell" w:date="2019-12-04T08:24: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21F08257" w14:textId="77777777" w:rsidR="001E6CB1" w:rsidRDefault="001E6CB1" w:rsidP="001E6CB1">
            <w:pPr>
              <w:pStyle w:val="TAH"/>
              <w:rPr>
                <w:ins w:id="32" w:author="Per Lindell" w:date="2019-12-04T08:24:00Z"/>
                <w:rFonts w:eastAsia="Malgun Gothic"/>
              </w:rPr>
            </w:pPr>
            <w:ins w:id="33" w:author="Per Lindell" w:date="2019-12-04T08:24:00Z">
              <w:r>
                <w:rPr>
                  <w:rFonts w:eastAsia="Malgun Gothic"/>
                  <w:lang w:eastAsia="ja-JP"/>
                </w:rPr>
                <w:t>NR</w:t>
              </w:r>
              <w:r>
                <w:rPr>
                  <w:rFonts w:eastAsia="Malgun Gothic"/>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tcPr>
          <w:p w14:paraId="22C511E8" w14:textId="77777777" w:rsidR="001E6CB1" w:rsidRDefault="001E6CB1" w:rsidP="001E6CB1">
            <w:pPr>
              <w:pStyle w:val="TAH"/>
              <w:rPr>
                <w:ins w:id="34" w:author="Per Lindell" w:date="2019-12-04T08:24:00Z"/>
                <w:rFonts w:eastAsia="Malgun Gothic"/>
              </w:rPr>
            </w:pPr>
            <w:ins w:id="35" w:author="Per Lindell" w:date="2019-12-04T08:24:00Z">
              <w:r>
                <w:rPr>
                  <w:rFonts w:eastAsia="Malgun Gothic"/>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7D4CC400" w14:textId="77777777" w:rsidR="001E6CB1" w:rsidRDefault="001E6CB1" w:rsidP="001E6CB1">
            <w:pPr>
              <w:pStyle w:val="TAH"/>
              <w:rPr>
                <w:ins w:id="36" w:author="Per Lindell" w:date="2019-12-04T08:24:00Z"/>
                <w:rFonts w:eastAsia="Malgun Gothic"/>
              </w:rPr>
            </w:pPr>
            <w:ins w:id="37" w:author="Per Lindell" w:date="2019-12-04T08:24:00Z">
              <w:r>
                <w:rPr>
                  <w:rFonts w:eastAsia="Malgun Gothic"/>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5082239" w14:textId="77777777" w:rsidR="001E6CB1" w:rsidRDefault="001E6CB1" w:rsidP="001E6CB1">
            <w:pPr>
              <w:pStyle w:val="TAH"/>
              <w:rPr>
                <w:ins w:id="38" w:author="Per Lindell" w:date="2019-12-04T08:24:00Z"/>
                <w:rFonts w:eastAsia="Malgun Gothic"/>
              </w:rPr>
            </w:pPr>
            <w:ins w:id="39" w:author="Per Lindell" w:date="2019-12-04T08:24:00Z">
              <w:r>
                <w:rPr>
                  <w:rFonts w:eastAsia="Malgun Gothic"/>
                </w:rPr>
                <w:t>Duplex</w:t>
              </w:r>
            </w:ins>
          </w:p>
          <w:p w14:paraId="24159FAD" w14:textId="77777777" w:rsidR="001E6CB1" w:rsidRDefault="001E6CB1" w:rsidP="001E6CB1">
            <w:pPr>
              <w:pStyle w:val="TAH"/>
              <w:rPr>
                <w:ins w:id="40" w:author="Per Lindell" w:date="2019-12-04T08:24:00Z"/>
                <w:rFonts w:eastAsia="Malgun Gothic"/>
              </w:rPr>
            </w:pPr>
            <w:ins w:id="41" w:author="Per Lindell" w:date="2019-12-04T08:24:00Z">
              <w:r>
                <w:rPr>
                  <w:rFonts w:eastAsia="Malgun Gothic"/>
                </w:rPr>
                <w:t>mode</w:t>
              </w:r>
            </w:ins>
          </w:p>
        </w:tc>
      </w:tr>
      <w:tr w:rsidR="001E6CB1" w14:paraId="5967747C" w14:textId="77777777" w:rsidTr="001E6CB1">
        <w:trPr>
          <w:trHeight w:val="184"/>
          <w:jc w:val="center"/>
          <w:ins w:id="42" w:author="Per Lindell" w:date="2019-12-04T08:24:00Z"/>
        </w:trPr>
        <w:tc>
          <w:tcPr>
            <w:tcW w:w="1275" w:type="dxa"/>
            <w:vMerge/>
            <w:tcBorders>
              <w:top w:val="single" w:sz="4" w:space="0" w:color="auto"/>
              <w:left w:val="single" w:sz="4" w:space="0" w:color="auto"/>
              <w:bottom w:val="single" w:sz="4" w:space="0" w:color="auto"/>
              <w:right w:val="single" w:sz="4" w:space="0" w:color="auto"/>
            </w:tcBorders>
            <w:vAlign w:val="center"/>
          </w:tcPr>
          <w:p w14:paraId="25B619D8" w14:textId="77777777" w:rsidR="001E6CB1" w:rsidRDefault="001E6CB1" w:rsidP="001E6CB1">
            <w:pPr>
              <w:pStyle w:val="TAH"/>
              <w:rPr>
                <w:ins w:id="43" w:author="Per Lindell" w:date="2019-12-04T08:24: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60A40DE" w14:textId="77777777" w:rsidR="001E6CB1" w:rsidRDefault="001E6CB1" w:rsidP="001E6CB1">
            <w:pPr>
              <w:pStyle w:val="TAH"/>
              <w:rPr>
                <w:ins w:id="44" w:author="Per Lindell" w:date="2019-12-04T08:24:00Z"/>
                <w:rFonts w:eastAsia="Malgun Gothic"/>
              </w:rPr>
            </w:pPr>
            <w:ins w:id="45" w:author="Per Lindell" w:date="2019-12-04T08:24:00Z">
              <w:r>
                <w:rPr>
                  <w:rFonts w:eastAsia="Malgun Gothic"/>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626776D6" w14:textId="77777777" w:rsidR="001E6CB1" w:rsidRDefault="001E6CB1" w:rsidP="001E6CB1">
            <w:pPr>
              <w:pStyle w:val="TAH"/>
              <w:rPr>
                <w:ins w:id="46" w:author="Per Lindell" w:date="2019-12-04T08:24:00Z"/>
                <w:rFonts w:eastAsia="Malgun Gothic"/>
              </w:rPr>
            </w:pPr>
            <w:ins w:id="47" w:author="Per Lindell" w:date="2019-12-04T08:24:00Z">
              <w:r>
                <w:rPr>
                  <w:rFonts w:eastAsia="Malgun Gothic"/>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3646E90D" w14:textId="77777777" w:rsidR="001E6CB1" w:rsidRDefault="001E6CB1" w:rsidP="001E6CB1">
            <w:pPr>
              <w:pStyle w:val="TAH"/>
              <w:rPr>
                <w:ins w:id="48" w:author="Per Lindell" w:date="2019-12-04T08:24:00Z"/>
                <w:rFonts w:eastAsia="Malgun Gothic"/>
              </w:rPr>
            </w:pPr>
          </w:p>
        </w:tc>
      </w:tr>
      <w:tr w:rsidR="001E6CB1" w14:paraId="60FA08AB" w14:textId="77777777" w:rsidTr="001E6CB1">
        <w:trPr>
          <w:trHeight w:val="184"/>
          <w:jc w:val="center"/>
          <w:ins w:id="49" w:author="Per Lindell" w:date="2019-12-04T08:24:00Z"/>
        </w:trPr>
        <w:tc>
          <w:tcPr>
            <w:tcW w:w="1275" w:type="dxa"/>
            <w:vMerge/>
            <w:tcBorders>
              <w:top w:val="single" w:sz="4" w:space="0" w:color="auto"/>
              <w:left w:val="single" w:sz="4" w:space="0" w:color="auto"/>
              <w:bottom w:val="single" w:sz="4" w:space="0" w:color="auto"/>
              <w:right w:val="single" w:sz="4" w:space="0" w:color="auto"/>
            </w:tcBorders>
            <w:vAlign w:val="center"/>
          </w:tcPr>
          <w:p w14:paraId="70EC8DF0" w14:textId="77777777" w:rsidR="001E6CB1" w:rsidRDefault="001E6CB1" w:rsidP="001E6CB1">
            <w:pPr>
              <w:pStyle w:val="TAH"/>
              <w:rPr>
                <w:ins w:id="50" w:author="Per Lindell" w:date="2019-12-04T08:24: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3E0E28AC" w14:textId="77777777" w:rsidR="001E6CB1" w:rsidRDefault="001E6CB1" w:rsidP="001E6CB1">
            <w:pPr>
              <w:pStyle w:val="TAH"/>
              <w:rPr>
                <w:ins w:id="51" w:author="Per Lindell" w:date="2019-12-04T08:24:00Z"/>
                <w:rFonts w:eastAsia="Malgun Gothic"/>
              </w:rPr>
            </w:pPr>
            <w:proofErr w:type="spellStart"/>
            <w:ins w:id="52" w:author="Per Lindell" w:date="2019-12-04T08:24:00Z">
              <w:r>
                <w:rPr>
                  <w:rFonts w:eastAsia="Malgun Gothic"/>
                </w:rPr>
                <w:t>F</w:t>
              </w:r>
              <w:r>
                <w:rPr>
                  <w:rFonts w:eastAsia="Malgun Gothic"/>
                  <w:vertAlign w:val="subscript"/>
                </w:rPr>
                <w:t>UL_low</w:t>
              </w:r>
              <w:proofErr w:type="spellEnd"/>
              <w:r>
                <w:rPr>
                  <w:rFonts w:eastAsia="Malgun Gothic"/>
                </w:rPr>
                <w:t xml:space="preserve"> – </w:t>
              </w:r>
              <w:proofErr w:type="spellStart"/>
              <w:r>
                <w:rPr>
                  <w:rFonts w:eastAsia="Malgun Gothic"/>
                </w:rPr>
                <w:t>F</w:t>
              </w:r>
              <w:r>
                <w:rPr>
                  <w:rFonts w:eastAsia="Malgun Gothic"/>
                  <w:vertAlign w:val="subscript"/>
                </w:rPr>
                <w:t>UL_high</w:t>
              </w:r>
              <w:proofErr w:type="spellEnd"/>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403B2B52" w14:textId="77777777" w:rsidR="001E6CB1" w:rsidRDefault="001E6CB1" w:rsidP="001E6CB1">
            <w:pPr>
              <w:pStyle w:val="TAH"/>
              <w:rPr>
                <w:ins w:id="53" w:author="Per Lindell" w:date="2019-12-04T08:24:00Z"/>
                <w:rFonts w:eastAsia="Malgun Gothic"/>
              </w:rPr>
            </w:pPr>
            <w:proofErr w:type="spellStart"/>
            <w:ins w:id="54" w:author="Per Lindell" w:date="2019-12-04T08:24:00Z">
              <w:r>
                <w:rPr>
                  <w:rFonts w:eastAsia="Malgun Gothic"/>
                </w:rPr>
                <w:t>F</w:t>
              </w:r>
              <w:r>
                <w:rPr>
                  <w:rFonts w:eastAsia="Malgun Gothic"/>
                  <w:vertAlign w:val="subscript"/>
                </w:rPr>
                <w:t>DL_low</w:t>
              </w:r>
              <w:proofErr w:type="spellEnd"/>
              <w:r>
                <w:rPr>
                  <w:rFonts w:eastAsia="Malgun Gothic"/>
                </w:rPr>
                <w:t xml:space="preserve"> – </w:t>
              </w:r>
              <w:proofErr w:type="spellStart"/>
              <w:r>
                <w:rPr>
                  <w:rFonts w:eastAsia="Malgun Gothic"/>
                </w:rPr>
                <w:t>F</w:t>
              </w:r>
              <w:r>
                <w:rPr>
                  <w:rFonts w:eastAsia="Malgun Gothic"/>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38F9C4A7" w14:textId="77777777" w:rsidR="001E6CB1" w:rsidRDefault="001E6CB1" w:rsidP="001E6CB1">
            <w:pPr>
              <w:pStyle w:val="TAH"/>
              <w:rPr>
                <w:ins w:id="55" w:author="Per Lindell" w:date="2019-12-04T08:24:00Z"/>
                <w:rFonts w:eastAsia="Malgun Gothic"/>
              </w:rPr>
            </w:pPr>
          </w:p>
        </w:tc>
      </w:tr>
      <w:tr w:rsidR="00C603CC" w14:paraId="12EA1532" w14:textId="77777777" w:rsidTr="001E6CB1">
        <w:trPr>
          <w:trHeight w:val="268"/>
          <w:jc w:val="center"/>
          <w:ins w:id="56" w:author="Per Lindell" w:date="2019-12-04T08:24:00Z"/>
        </w:trPr>
        <w:tc>
          <w:tcPr>
            <w:tcW w:w="1275" w:type="dxa"/>
            <w:tcBorders>
              <w:top w:val="single" w:sz="4" w:space="0" w:color="auto"/>
              <w:left w:val="single" w:sz="4" w:space="0" w:color="auto"/>
              <w:bottom w:val="single" w:sz="4" w:space="0" w:color="auto"/>
              <w:right w:val="single" w:sz="4" w:space="0" w:color="auto"/>
            </w:tcBorders>
            <w:vAlign w:val="center"/>
          </w:tcPr>
          <w:p w14:paraId="732B6554" w14:textId="41721AA2" w:rsidR="00C603CC" w:rsidRDefault="00983CE7" w:rsidP="001E6CB1">
            <w:pPr>
              <w:keepNext/>
              <w:keepLines/>
              <w:spacing w:after="0"/>
              <w:jc w:val="center"/>
              <w:rPr>
                <w:ins w:id="57" w:author="Per Lindell" w:date="2019-12-04T08:24:00Z"/>
                <w:rFonts w:ascii="Arial" w:hAnsi="Arial" w:cs="Arial"/>
                <w:sz w:val="18"/>
                <w:lang w:val="en-US" w:eastAsia="zh-CN"/>
              </w:rPr>
            </w:pPr>
            <w:ins w:id="58" w:author="Per Lindell" w:date="2020-01-28T10:31:00Z">
              <w:r>
                <w:rPr>
                  <w:rFonts w:ascii="Arial" w:eastAsia="SimSun" w:hAnsi="Arial" w:cs="Arial"/>
                  <w:sz w:val="18"/>
                  <w:lang w:val="en-US" w:eastAsia="zh-CN"/>
                </w:rPr>
                <w:t>n</w:t>
              </w:r>
            </w:ins>
            <w:ins w:id="59" w:author="Per Lindell" w:date="2020-01-29T12:52:00Z">
              <w:r w:rsidR="0083145F">
                <w:rPr>
                  <w:rFonts w:ascii="Arial" w:hAnsi="Arial" w:cs="Arial"/>
                  <w:sz w:val="18"/>
                  <w:lang w:val="en-US" w:eastAsia="zh-CN"/>
                </w:rPr>
                <w:t>25</w:t>
              </w:r>
            </w:ins>
          </w:p>
        </w:tc>
        <w:tc>
          <w:tcPr>
            <w:tcW w:w="1088" w:type="dxa"/>
            <w:tcBorders>
              <w:top w:val="single" w:sz="4" w:space="0" w:color="auto"/>
              <w:left w:val="single" w:sz="4" w:space="0" w:color="auto"/>
              <w:bottom w:val="single" w:sz="4" w:space="0" w:color="auto"/>
              <w:right w:val="nil"/>
            </w:tcBorders>
            <w:vAlign w:val="center"/>
          </w:tcPr>
          <w:p w14:paraId="62DB4638" w14:textId="3CE8D040" w:rsidR="00C603CC" w:rsidRPr="00563C44" w:rsidRDefault="0083145F" w:rsidP="001E6CB1">
            <w:pPr>
              <w:keepNext/>
              <w:keepLines/>
              <w:spacing w:after="0"/>
              <w:jc w:val="center"/>
              <w:rPr>
                <w:ins w:id="60" w:author="Per Lindell" w:date="2019-12-04T08:24:00Z"/>
                <w:rFonts w:ascii="Arial" w:hAnsi="Arial" w:cs="Arial"/>
                <w:sz w:val="18"/>
                <w:lang w:val="en-US" w:eastAsia="zh-CN"/>
              </w:rPr>
            </w:pPr>
            <w:ins w:id="61" w:author="Per Lindell" w:date="2020-01-29T12:58:00Z">
              <w:r>
                <w:rPr>
                  <w:rFonts w:ascii="Arial" w:hAnsi="Arial" w:cs="Arial"/>
                  <w:sz w:val="18"/>
                  <w:lang w:val="en-US" w:eastAsia="zh-CN"/>
                </w:rPr>
                <w:t>185</w:t>
              </w:r>
            </w:ins>
            <w:ins w:id="62" w:author="Per Lindell" w:date="2020-01-28T10:32:00Z">
              <w:r w:rsidR="00983CE7">
                <w:rPr>
                  <w:rFonts w:ascii="Arial" w:hAnsi="Arial" w:cs="Arial"/>
                  <w:sz w:val="18"/>
                  <w:lang w:val="en-US" w:eastAsia="zh-CN"/>
                </w:rPr>
                <w:t>0</w:t>
              </w:r>
            </w:ins>
            <w:ins w:id="63" w:author="Per Lindell" w:date="2019-12-04T08:24:00Z">
              <w:r w:rsidR="00C603CC" w:rsidRPr="00563C44">
                <w:rPr>
                  <w:rFonts w:ascii="Arial" w:hAnsi="Arial" w:cs="Arial"/>
                  <w:sz w:val="18"/>
                  <w:lang w:val="en-US" w:eastAsia="zh-CN"/>
                </w:rPr>
                <w:t xml:space="preserve"> MHz</w:t>
              </w:r>
            </w:ins>
          </w:p>
        </w:tc>
        <w:tc>
          <w:tcPr>
            <w:tcW w:w="295" w:type="dxa"/>
            <w:tcBorders>
              <w:top w:val="single" w:sz="4" w:space="0" w:color="auto"/>
              <w:left w:val="nil"/>
              <w:bottom w:val="single" w:sz="4" w:space="0" w:color="auto"/>
              <w:right w:val="nil"/>
            </w:tcBorders>
            <w:vAlign w:val="center"/>
          </w:tcPr>
          <w:p w14:paraId="1121B22E" w14:textId="77777777" w:rsidR="00C603CC" w:rsidRPr="00563C44" w:rsidRDefault="00C603CC" w:rsidP="001E6CB1">
            <w:pPr>
              <w:keepNext/>
              <w:keepLines/>
              <w:spacing w:after="0"/>
              <w:jc w:val="center"/>
              <w:rPr>
                <w:ins w:id="64" w:author="Per Lindell" w:date="2019-12-04T08:24:00Z"/>
                <w:rFonts w:ascii="Arial" w:hAnsi="Arial" w:cs="Arial"/>
                <w:sz w:val="18"/>
                <w:lang w:val="en-US" w:eastAsia="zh-CN"/>
              </w:rPr>
            </w:pPr>
            <w:ins w:id="65" w:author="Per Lindell" w:date="2019-12-04T08:24:00Z">
              <w:r w:rsidRPr="00563C44">
                <w:rPr>
                  <w:rFonts w:ascii="Arial"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tcPr>
          <w:p w14:paraId="54BD4E66" w14:textId="547A87C8" w:rsidR="00C603CC" w:rsidRPr="00563C44" w:rsidRDefault="00983CE7" w:rsidP="001E6CB1">
            <w:pPr>
              <w:keepNext/>
              <w:keepLines/>
              <w:spacing w:after="0"/>
              <w:jc w:val="center"/>
              <w:rPr>
                <w:ins w:id="66" w:author="Per Lindell" w:date="2019-12-04T08:24:00Z"/>
                <w:rFonts w:ascii="Arial" w:hAnsi="Arial" w:cs="Arial"/>
                <w:sz w:val="18"/>
                <w:lang w:val="en-US" w:eastAsia="zh-CN"/>
              </w:rPr>
            </w:pPr>
            <w:ins w:id="67" w:author="Per Lindell" w:date="2020-01-28T10:32:00Z">
              <w:r>
                <w:rPr>
                  <w:rFonts w:ascii="Arial" w:hAnsi="Arial" w:cs="Arial"/>
                  <w:sz w:val="18"/>
                  <w:lang w:val="en-US" w:eastAsia="zh-CN"/>
                </w:rPr>
                <w:t>1</w:t>
              </w:r>
            </w:ins>
            <w:ins w:id="68" w:author="Per Lindell" w:date="2020-01-29T12:58:00Z">
              <w:r w:rsidR="0083145F">
                <w:rPr>
                  <w:rFonts w:ascii="Arial" w:hAnsi="Arial" w:cs="Arial"/>
                  <w:sz w:val="18"/>
                  <w:lang w:val="en-US" w:eastAsia="zh-CN"/>
                </w:rPr>
                <w:t>915</w:t>
              </w:r>
            </w:ins>
            <w:ins w:id="69" w:author="Per Lindell" w:date="2019-12-04T08:24:00Z">
              <w:r w:rsidR="00C603CC" w:rsidRPr="00563C44">
                <w:rPr>
                  <w:rFonts w:ascii="Arial" w:hAnsi="Arial" w:cs="Arial"/>
                  <w:sz w:val="18"/>
                  <w:lang w:val="en-US" w:eastAsia="zh-CN"/>
                </w:rPr>
                <w:t xml:space="preserve"> MHz</w:t>
              </w:r>
            </w:ins>
          </w:p>
        </w:tc>
        <w:tc>
          <w:tcPr>
            <w:tcW w:w="1231" w:type="dxa"/>
            <w:tcBorders>
              <w:top w:val="single" w:sz="4" w:space="0" w:color="auto"/>
              <w:left w:val="single" w:sz="4" w:space="0" w:color="auto"/>
              <w:bottom w:val="single" w:sz="4" w:space="0" w:color="auto"/>
              <w:right w:val="nil"/>
            </w:tcBorders>
            <w:vAlign w:val="center"/>
          </w:tcPr>
          <w:p w14:paraId="7D758807" w14:textId="50353C5A" w:rsidR="00C603CC" w:rsidRPr="00563C44" w:rsidRDefault="0083145F" w:rsidP="001E6CB1">
            <w:pPr>
              <w:keepNext/>
              <w:keepLines/>
              <w:spacing w:after="0"/>
              <w:jc w:val="center"/>
              <w:rPr>
                <w:ins w:id="70" w:author="Per Lindell" w:date="2019-12-04T08:24:00Z"/>
                <w:rFonts w:ascii="Arial" w:hAnsi="Arial" w:cs="Arial"/>
                <w:sz w:val="18"/>
                <w:lang w:val="en-US" w:eastAsia="zh-CN"/>
              </w:rPr>
            </w:pPr>
            <w:ins w:id="71" w:author="Per Lindell" w:date="2020-01-29T12:59:00Z">
              <w:r>
                <w:rPr>
                  <w:rFonts w:ascii="Arial" w:hAnsi="Arial" w:cs="Arial"/>
                  <w:sz w:val="18"/>
                  <w:lang w:val="en-US" w:eastAsia="zh-CN"/>
                </w:rPr>
                <w:t>193</w:t>
              </w:r>
            </w:ins>
            <w:ins w:id="72" w:author="Per Lindell" w:date="2020-01-28T10:31:00Z">
              <w:r w:rsidR="00983CE7">
                <w:rPr>
                  <w:rFonts w:ascii="Arial" w:hAnsi="Arial" w:cs="Arial"/>
                  <w:sz w:val="18"/>
                  <w:lang w:val="en-US" w:eastAsia="zh-CN"/>
                </w:rPr>
                <w:t>0</w:t>
              </w:r>
            </w:ins>
            <w:ins w:id="73" w:author="Per Lindell" w:date="2019-12-04T08:24:00Z">
              <w:r w:rsidR="00C603CC" w:rsidRPr="00563C44">
                <w:rPr>
                  <w:rFonts w:ascii="Arial" w:hAnsi="Arial" w:cs="Arial"/>
                  <w:sz w:val="18"/>
                  <w:lang w:val="en-US" w:eastAsia="zh-CN"/>
                </w:rPr>
                <w:t xml:space="preserve"> MHz</w:t>
              </w:r>
            </w:ins>
          </w:p>
        </w:tc>
        <w:tc>
          <w:tcPr>
            <w:tcW w:w="355" w:type="dxa"/>
            <w:tcBorders>
              <w:top w:val="single" w:sz="4" w:space="0" w:color="auto"/>
              <w:left w:val="nil"/>
              <w:bottom w:val="single" w:sz="4" w:space="0" w:color="auto"/>
              <w:right w:val="nil"/>
            </w:tcBorders>
            <w:vAlign w:val="center"/>
          </w:tcPr>
          <w:p w14:paraId="20F060BE" w14:textId="77777777" w:rsidR="00C603CC" w:rsidRPr="00563C44" w:rsidRDefault="00C603CC" w:rsidP="001E6CB1">
            <w:pPr>
              <w:keepNext/>
              <w:keepLines/>
              <w:spacing w:after="0"/>
              <w:jc w:val="center"/>
              <w:rPr>
                <w:ins w:id="74" w:author="Per Lindell" w:date="2019-12-04T08:24:00Z"/>
                <w:rFonts w:ascii="Arial" w:hAnsi="Arial" w:cs="Arial"/>
                <w:sz w:val="18"/>
                <w:lang w:val="en-US" w:eastAsia="zh-CN"/>
              </w:rPr>
            </w:pPr>
            <w:ins w:id="75" w:author="Per Lindell" w:date="2019-12-04T08:24:00Z">
              <w:r w:rsidRPr="00563C44">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14:paraId="40BC1797" w14:textId="3DE81B0B" w:rsidR="00C603CC" w:rsidRPr="00563C44" w:rsidRDefault="0083145F" w:rsidP="001E6CB1">
            <w:pPr>
              <w:keepNext/>
              <w:keepLines/>
              <w:spacing w:after="0"/>
              <w:jc w:val="center"/>
              <w:rPr>
                <w:ins w:id="76" w:author="Per Lindell" w:date="2019-12-04T08:24:00Z"/>
                <w:rFonts w:ascii="Arial" w:hAnsi="Arial" w:cs="Arial"/>
                <w:sz w:val="18"/>
                <w:lang w:val="en-US" w:eastAsia="zh-CN"/>
              </w:rPr>
            </w:pPr>
            <w:ins w:id="77" w:author="Per Lindell" w:date="2020-01-29T12:59:00Z">
              <w:r>
                <w:rPr>
                  <w:rFonts w:ascii="Arial" w:hAnsi="Arial" w:cs="Arial"/>
                  <w:sz w:val="18"/>
                  <w:lang w:val="en-US" w:eastAsia="zh-CN"/>
                </w:rPr>
                <w:t>1995</w:t>
              </w:r>
            </w:ins>
            <w:ins w:id="78" w:author="Per Lindell" w:date="2019-12-04T08:24:00Z">
              <w:r w:rsidR="00C603CC" w:rsidRPr="00563C44">
                <w:rPr>
                  <w:rFonts w:ascii="Arial" w:hAnsi="Arial" w:cs="Arial"/>
                  <w:sz w:val="18"/>
                  <w:lang w:val="en-US" w:eastAsia="zh-CN"/>
                </w:rPr>
                <w:t xml:space="preserve"> MHz</w:t>
              </w:r>
            </w:ins>
          </w:p>
        </w:tc>
        <w:tc>
          <w:tcPr>
            <w:tcW w:w="1043" w:type="dxa"/>
            <w:tcBorders>
              <w:top w:val="single" w:sz="4" w:space="0" w:color="auto"/>
              <w:left w:val="single" w:sz="4" w:space="0" w:color="auto"/>
              <w:right w:val="single" w:sz="4" w:space="0" w:color="auto"/>
            </w:tcBorders>
            <w:vAlign w:val="center"/>
          </w:tcPr>
          <w:p w14:paraId="0AE1C909" w14:textId="088ABF25" w:rsidR="00C603CC" w:rsidRDefault="0045258C" w:rsidP="001E6CB1">
            <w:pPr>
              <w:keepNext/>
              <w:keepLines/>
              <w:spacing w:after="0"/>
              <w:jc w:val="center"/>
              <w:rPr>
                <w:ins w:id="79" w:author="Per Lindell" w:date="2019-12-04T08:24:00Z"/>
                <w:rFonts w:ascii="Arial" w:hAnsi="Arial" w:cs="Arial"/>
                <w:sz w:val="18"/>
                <w:lang w:eastAsia="ja-JP"/>
              </w:rPr>
            </w:pPr>
            <w:ins w:id="80" w:author="Per Lindell" w:date="2020-01-29T13:02:00Z">
              <w:r>
                <w:rPr>
                  <w:rFonts w:ascii="Arial" w:hAnsi="Arial" w:cs="Arial"/>
                  <w:sz w:val="18"/>
                  <w:lang w:eastAsia="ja-JP"/>
                </w:rPr>
                <w:t>F</w:t>
              </w:r>
            </w:ins>
            <w:ins w:id="81" w:author="Per Lindell" w:date="2019-12-04T08:24:00Z">
              <w:r w:rsidR="00C603CC">
                <w:rPr>
                  <w:rFonts w:ascii="Arial" w:hAnsi="Arial" w:cs="Arial"/>
                  <w:sz w:val="18"/>
                  <w:lang w:eastAsia="ja-JP"/>
                </w:rPr>
                <w:t>DD</w:t>
              </w:r>
            </w:ins>
          </w:p>
        </w:tc>
      </w:tr>
      <w:tr w:rsidR="003B129C" w14:paraId="6FE624CE" w14:textId="77777777" w:rsidTr="003B129C">
        <w:trPr>
          <w:trHeight w:val="287"/>
          <w:jc w:val="center"/>
          <w:ins w:id="82" w:author="Per Lindell" w:date="2019-12-04T08:24:00Z"/>
        </w:trPr>
        <w:tc>
          <w:tcPr>
            <w:tcW w:w="1275" w:type="dxa"/>
            <w:tcBorders>
              <w:top w:val="single" w:sz="4" w:space="0" w:color="auto"/>
              <w:left w:val="single" w:sz="4" w:space="0" w:color="auto"/>
              <w:right w:val="single" w:sz="4" w:space="0" w:color="auto"/>
            </w:tcBorders>
            <w:vAlign w:val="center"/>
          </w:tcPr>
          <w:p w14:paraId="393BD81C" w14:textId="1E3D3017" w:rsidR="003B129C" w:rsidRDefault="003B129C" w:rsidP="00983CE7">
            <w:pPr>
              <w:keepNext/>
              <w:keepLines/>
              <w:spacing w:after="0"/>
              <w:jc w:val="center"/>
              <w:rPr>
                <w:ins w:id="83" w:author="Per Lindell" w:date="2019-12-04T08:24:00Z"/>
                <w:rFonts w:ascii="Arial" w:hAnsi="Arial" w:cs="Arial"/>
                <w:sz w:val="18"/>
                <w:lang w:val="en-US" w:eastAsia="zh-CN"/>
              </w:rPr>
            </w:pPr>
            <w:ins w:id="84" w:author="Per Lindell" w:date="2020-01-28T10:31:00Z">
              <w:r>
                <w:rPr>
                  <w:rFonts w:ascii="Arial" w:eastAsia="SimSun" w:hAnsi="Arial" w:cs="Arial"/>
                  <w:sz w:val="18"/>
                  <w:lang w:val="en-US" w:eastAsia="zh-CN"/>
                </w:rPr>
                <w:t>n</w:t>
              </w:r>
            </w:ins>
            <w:ins w:id="85" w:author="Per Lindell" w:date="2020-01-29T12:52:00Z">
              <w:r w:rsidR="0083145F">
                <w:rPr>
                  <w:rFonts w:ascii="Arial" w:eastAsia="SimSun" w:hAnsi="Arial" w:cs="Arial"/>
                  <w:sz w:val="18"/>
                  <w:lang w:val="en-US" w:eastAsia="zh-CN"/>
                </w:rPr>
                <w:t>4</w:t>
              </w:r>
            </w:ins>
            <w:ins w:id="86" w:author="Per Lindell" w:date="2020-07-26T14:16:00Z">
              <w:r w:rsidR="00FD71A4">
                <w:rPr>
                  <w:rFonts w:ascii="Arial" w:eastAsia="SimSun" w:hAnsi="Arial" w:cs="Arial"/>
                  <w:sz w:val="18"/>
                  <w:lang w:val="en-US" w:eastAsia="zh-CN"/>
                </w:rPr>
                <w:t>8</w:t>
              </w:r>
            </w:ins>
          </w:p>
        </w:tc>
        <w:tc>
          <w:tcPr>
            <w:tcW w:w="1088" w:type="dxa"/>
            <w:tcBorders>
              <w:top w:val="single" w:sz="4" w:space="0" w:color="auto"/>
              <w:left w:val="single" w:sz="4" w:space="0" w:color="auto"/>
              <w:bottom w:val="single" w:sz="4" w:space="0" w:color="auto"/>
              <w:right w:val="nil"/>
            </w:tcBorders>
            <w:vAlign w:val="center"/>
          </w:tcPr>
          <w:p w14:paraId="47DE85CF" w14:textId="66B57C36" w:rsidR="003B129C" w:rsidRPr="00563C44" w:rsidRDefault="00A14893" w:rsidP="00983CE7">
            <w:pPr>
              <w:keepNext/>
              <w:keepLines/>
              <w:spacing w:after="0"/>
              <w:jc w:val="center"/>
              <w:rPr>
                <w:ins w:id="87" w:author="Per Lindell" w:date="2019-12-04T08:24:00Z"/>
                <w:rFonts w:ascii="Arial" w:hAnsi="Arial" w:cs="Arial"/>
                <w:sz w:val="18"/>
                <w:lang w:val="en-US" w:eastAsia="zh-CN"/>
              </w:rPr>
            </w:pPr>
            <w:ins w:id="88" w:author="Per Lindell" w:date="2020-07-26T14:01:00Z">
              <w:r>
                <w:rPr>
                  <w:rFonts w:ascii="Arial" w:hAnsi="Arial" w:cs="Arial"/>
                  <w:sz w:val="18"/>
                  <w:lang w:val="en-US" w:eastAsia="zh-CN"/>
                </w:rPr>
                <w:t>3550</w:t>
              </w:r>
            </w:ins>
            <w:ins w:id="89" w:author="Per Lindell" w:date="2020-01-28T10:30:00Z">
              <w:r w:rsidR="003B129C" w:rsidRPr="00563C44">
                <w:rPr>
                  <w:rFonts w:ascii="Arial" w:hAnsi="Arial" w:cs="Arial"/>
                  <w:sz w:val="18"/>
                  <w:lang w:val="en-US" w:eastAsia="zh-CN"/>
                </w:rPr>
                <w:t xml:space="preserve"> MHz</w:t>
              </w:r>
            </w:ins>
          </w:p>
        </w:tc>
        <w:tc>
          <w:tcPr>
            <w:tcW w:w="295" w:type="dxa"/>
            <w:tcBorders>
              <w:top w:val="single" w:sz="4" w:space="0" w:color="auto"/>
              <w:left w:val="nil"/>
              <w:bottom w:val="single" w:sz="4" w:space="0" w:color="auto"/>
              <w:right w:val="nil"/>
            </w:tcBorders>
            <w:vAlign w:val="center"/>
          </w:tcPr>
          <w:p w14:paraId="3EC035A9" w14:textId="5FED1907" w:rsidR="003B129C" w:rsidRPr="00563C44" w:rsidRDefault="003B129C" w:rsidP="00983CE7">
            <w:pPr>
              <w:keepNext/>
              <w:keepLines/>
              <w:spacing w:after="0"/>
              <w:jc w:val="center"/>
              <w:rPr>
                <w:ins w:id="90" w:author="Per Lindell" w:date="2019-12-04T08:24:00Z"/>
                <w:rFonts w:ascii="Arial" w:hAnsi="Arial" w:cs="Arial"/>
                <w:sz w:val="18"/>
                <w:lang w:val="en-US" w:eastAsia="zh-CN"/>
              </w:rPr>
            </w:pPr>
            <w:ins w:id="91" w:author="Per Lindell" w:date="2020-01-28T10:30:00Z">
              <w:r w:rsidRPr="00563C44">
                <w:rPr>
                  <w:rFonts w:ascii="Arial"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tcPr>
          <w:p w14:paraId="6ED7579A" w14:textId="47302F8A" w:rsidR="003B129C" w:rsidRPr="00563C44" w:rsidRDefault="00A14893" w:rsidP="00983CE7">
            <w:pPr>
              <w:keepNext/>
              <w:keepLines/>
              <w:spacing w:after="0"/>
              <w:jc w:val="center"/>
              <w:rPr>
                <w:ins w:id="92" w:author="Per Lindell" w:date="2019-12-04T08:24:00Z"/>
                <w:rFonts w:ascii="Arial" w:hAnsi="Arial" w:cs="Arial"/>
                <w:sz w:val="18"/>
                <w:lang w:val="en-US" w:eastAsia="zh-CN"/>
              </w:rPr>
            </w:pPr>
            <w:ins w:id="93" w:author="Per Lindell" w:date="2020-07-26T14:01:00Z">
              <w:r>
                <w:rPr>
                  <w:rFonts w:ascii="Arial" w:hAnsi="Arial" w:cs="Arial"/>
                  <w:sz w:val="18"/>
                  <w:lang w:val="en-US" w:eastAsia="zh-CN"/>
                </w:rPr>
                <w:t>3700</w:t>
              </w:r>
            </w:ins>
            <w:ins w:id="94" w:author="Per Lindell" w:date="2020-01-28T10:30:00Z">
              <w:r w:rsidR="003B129C" w:rsidRPr="00563C44">
                <w:rPr>
                  <w:rFonts w:ascii="Arial" w:hAnsi="Arial" w:cs="Arial"/>
                  <w:sz w:val="18"/>
                  <w:lang w:val="en-US" w:eastAsia="zh-CN"/>
                </w:rPr>
                <w:t xml:space="preserve"> MHz</w:t>
              </w:r>
            </w:ins>
          </w:p>
        </w:tc>
        <w:tc>
          <w:tcPr>
            <w:tcW w:w="1231" w:type="dxa"/>
            <w:tcBorders>
              <w:top w:val="single" w:sz="4" w:space="0" w:color="auto"/>
              <w:left w:val="single" w:sz="4" w:space="0" w:color="auto"/>
              <w:bottom w:val="single" w:sz="4" w:space="0" w:color="auto"/>
              <w:right w:val="nil"/>
            </w:tcBorders>
            <w:vAlign w:val="center"/>
          </w:tcPr>
          <w:p w14:paraId="5648AC86" w14:textId="4A9970B1" w:rsidR="003B129C" w:rsidRPr="00563C44" w:rsidRDefault="00A14893" w:rsidP="00983CE7">
            <w:pPr>
              <w:keepNext/>
              <w:keepLines/>
              <w:spacing w:after="0"/>
              <w:jc w:val="center"/>
              <w:rPr>
                <w:ins w:id="95" w:author="Per Lindell" w:date="2019-12-04T08:24:00Z"/>
                <w:rFonts w:ascii="Arial" w:hAnsi="Arial" w:cs="Arial"/>
                <w:sz w:val="18"/>
                <w:lang w:val="en-US" w:eastAsia="zh-CN"/>
              </w:rPr>
            </w:pPr>
            <w:ins w:id="96" w:author="Per Lindell" w:date="2020-07-26T14:01:00Z">
              <w:r>
                <w:rPr>
                  <w:rFonts w:ascii="Arial" w:hAnsi="Arial" w:cs="Arial"/>
                  <w:sz w:val="18"/>
                  <w:lang w:val="en-US" w:eastAsia="zh-CN"/>
                </w:rPr>
                <w:t>35</w:t>
              </w:r>
            </w:ins>
            <w:ins w:id="97" w:author="Per Lindell" w:date="2020-01-28T10:30:00Z">
              <w:r w:rsidR="003B129C">
                <w:rPr>
                  <w:rFonts w:ascii="Arial" w:hAnsi="Arial" w:cs="Arial"/>
                  <w:sz w:val="18"/>
                  <w:lang w:val="en-US" w:eastAsia="zh-CN"/>
                </w:rPr>
                <w:t>50</w:t>
              </w:r>
              <w:r w:rsidR="003B129C" w:rsidRPr="00563C44">
                <w:rPr>
                  <w:rFonts w:ascii="Arial" w:hAnsi="Arial" w:cs="Arial"/>
                  <w:sz w:val="18"/>
                  <w:lang w:val="en-US" w:eastAsia="zh-CN"/>
                </w:rPr>
                <w:t xml:space="preserve"> MHz</w:t>
              </w:r>
            </w:ins>
          </w:p>
        </w:tc>
        <w:tc>
          <w:tcPr>
            <w:tcW w:w="355" w:type="dxa"/>
            <w:tcBorders>
              <w:top w:val="single" w:sz="4" w:space="0" w:color="auto"/>
              <w:left w:val="nil"/>
              <w:bottom w:val="single" w:sz="4" w:space="0" w:color="auto"/>
              <w:right w:val="nil"/>
            </w:tcBorders>
            <w:vAlign w:val="center"/>
          </w:tcPr>
          <w:p w14:paraId="3D0F7B01" w14:textId="715D559D" w:rsidR="003B129C" w:rsidRPr="00563C44" w:rsidRDefault="003B129C" w:rsidP="00983CE7">
            <w:pPr>
              <w:keepNext/>
              <w:keepLines/>
              <w:spacing w:after="0"/>
              <w:jc w:val="center"/>
              <w:rPr>
                <w:ins w:id="98" w:author="Per Lindell" w:date="2019-12-04T08:24:00Z"/>
                <w:rFonts w:ascii="Arial" w:hAnsi="Arial" w:cs="Arial"/>
                <w:sz w:val="18"/>
                <w:lang w:val="en-US" w:eastAsia="zh-CN"/>
              </w:rPr>
            </w:pPr>
            <w:ins w:id="99" w:author="Per Lindell" w:date="2020-01-28T10:30:00Z">
              <w:r w:rsidRPr="00563C44">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14:paraId="15EEA58A" w14:textId="48069817" w:rsidR="003B129C" w:rsidRPr="00563C44" w:rsidRDefault="00A14893" w:rsidP="00983CE7">
            <w:pPr>
              <w:keepNext/>
              <w:keepLines/>
              <w:spacing w:after="0"/>
              <w:jc w:val="center"/>
              <w:rPr>
                <w:ins w:id="100" w:author="Per Lindell" w:date="2019-12-04T08:24:00Z"/>
                <w:rFonts w:ascii="Arial" w:hAnsi="Arial" w:cs="Arial"/>
                <w:sz w:val="18"/>
                <w:lang w:val="en-US" w:eastAsia="zh-CN"/>
              </w:rPr>
            </w:pPr>
            <w:ins w:id="101" w:author="Per Lindell" w:date="2020-07-26T14:01:00Z">
              <w:r>
                <w:rPr>
                  <w:rFonts w:ascii="Arial" w:hAnsi="Arial" w:cs="Arial"/>
                  <w:sz w:val="18"/>
                  <w:lang w:val="en-US" w:eastAsia="zh-CN"/>
                </w:rPr>
                <w:t>3700</w:t>
              </w:r>
            </w:ins>
            <w:ins w:id="102" w:author="Per Lindell" w:date="2020-01-28T10:30:00Z">
              <w:r w:rsidR="003B129C" w:rsidRPr="00563C44">
                <w:rPr>
                  <w:rFonts w:ascii="Arial" w:hAnsi="Arial" w:cs="Arial"/>
                  <w:sz w:val="18"/>
                  <w:lang w:val="en-US" w:eastAsia="zh-CN"/>
                </w:rPr>
                <w:t xml:space="preserve"> MHz</w:t>
              </w:r>
            </w:ins>
          </w:p>
        </w:tc>
        <w:tc>
          <w:tcPr>
            <w:tcW w:w="1043" w:type="dxa"/>
            <w:tcBorders>
              <w:left w:val="single" w:sz="4" w:space="0" w:color="auto"/>
              <w:right w:val="single" w:sz="4" w:space="0" w:color="auto"/>
            </w:tcBorders>
            <w:vAlign w:val="center"/>
          </w:tcPr>
          <w:p w14:paraId="7F51603E" w14:textId="4199B625" w:rsidR="003B129C" w:rsidRDefault="003B129C" w:rsidP="00983CE7">
            <w:pPr>
              <w:keepNext/>
              <w:keepLines/>
              <w:spacing w:after="0"/>
              <w:jc w:val="center"/>
              <w:rPr>
                <w:ins w:id="103" w:author="Per Lindell" w:date="2019-12-04T08:24:00Z"/>
                <w:rFonts w:ascii="Arial" w:hAnsi="Arial" w:cs="Arial"/>
                <w:sz w:val="18"/>
                <w:lang w:eastAsia="ja-JP"/>
              </w:rPr>
            </w:pPr>
            <w:ins w:id="104" w:author="Per Lindell" w:date="2020-01-28T10:30:00Z">
              <w:r>
                <w:rPr>
                  <w:rFonts w:ascii="Arial" w:hAnsi="Arial" w:cs="Arial"/>
                  <w:sz w:val="18"/>
                  <w:lang w:eastAsia="ja-JP"/>
                </w:rPr>
                <w:t>TDD</w:t>
              </w:r>
            </w:ins>
          </w:p>
        </w:tc>
      </w:tr>
    </w:tbl>
    <w:p w14:paraId="6B1EDD75" w14:textId="77777777" w:rsidR="001E6CB1" w:rsidRDefault="001E6CB1" w:rsidP="001E6CB1">
      <w:pPr>
        <w:rPr>
          <w:ins w:id="105" w:author="Per Lindell" w:date="2019-12-04T08:24:00Z"/>
          <w:lang w:eastAsia="zh-CN"/>
        </w:rPr>
      </w:pPr>
    </w:p>
    <w:p w14:paraId="1A22BDA1" w14:textId="77777777" w:rsidR="001E6CB1" w:rsidRDefault="001E6CB1" w:rsidP="001E6CB1">
      <w:pPr>
        <w:pStyle w:val="Heading4"/>
        <w:tabs>
          <w:tab w:val="left" w:pos="0"/>
          <w:tab w:val="left" w:pos="420"/>
          <w:tab w:val="left" w:pos="864"/>
        </w:tabs>
        <w:ind w:left="0" w:firstLine="0"/>
        <w:rPr>
          <w:ins w:id="106" w:author="Per Lindell" w:date="2019-12-04T08:24:00Z"/>
          <w:lang w:eastAsia="zh-CN"/>
        </w:rPr>
      </w:pPr>
      <w:bookmarkStart w:id="107" w:name="_Toc527641604"/>
      <w:ins w:id="108" w:author="Per Lindell" w:date="2019-12-04T08:24:00Z">
        <w:r>
          <w:rPr>
            <w:rFonts w:hint="eastAsia"/>
            <w:lang w:eastAsia="zh-CN"/>
          </w:rPr>
          <w:lastRenderedPageBreak/>
          <w:t>6.x.1.</w:t>
        </w:r>
        <w:r>
          <w:rPr>
            <w:lang w:eastAsia="zh-CN"/>
          </w:rPr>
          <w:t>2</w:t>
        </w:r>
        <w:r>
          <w:rPr>
            <w:rFonts w:eastAsia="SimSun" w:hint="eastAsia"/>
            <w:lang w:eastAsia="zh-CN"/>
          </w:rPr>
          <w:tab/>
        </w:r>
        <w:r>
          <w:rPr>
            <w:rFonts w:eastAsia="SimSun" w:hint="eastAsia"/>
            <w:lang w:eastAsia="zh-CN"/>
          </w:rPr>
          <w:tab/>
        </w:r>
        <w:r>
          <w:rPr>
            <w:lang w:eastAsia="zh-CN"/>
          </w:rPr>
          <w:t xml:space="preserve">Channel bandwidths per operating band for </w:t>
        </w:r>
        <w:r>
          <w:rPr>
            <w:rFonts w:hint="eastAsia"/>
            <w:lang w:eastAsia="zh-CN"/>
          </w:rPr>
          <w:t>CA</w:t>
        </w:r>
        <w:bookmarkEnd w:id="107"/>
      </w:ins>
    </w:p>
    <w:p w14:paraId="41D18129" w14:textId="762394D8" w:rsidR="001E6CB1" w:rsidRDefault="001E6CB1" w:rsidP="001E6CB1">
      <w:pPr>
        <w:pStyle w:val="TH"/>
        <w:rPr>
          <w:ins w:id="109" w:author="Per Lindell" w:date="2019-12-04T08:24:00Z"/>
          <w:lang w:val="en-US" w:eastAsia="zh-CN"/>
        </w:rPr>
      </w:pPr>
      <w:ins w:id="110" w:author="Per Lindell" w:date="2019-12-04T08:24:00Z">
        <w:r>
          <w:t xml:space="preserve">Table </w:t>
        </w:r>
        <w:r>
          <w:rPr>
            <w:rFonts w:hint="eastAsia"/>
            <w:lang w:val="en-US" w:eastAsia="zh-CN"/>
          </w:rPr>
          <w:t>6.x</w:t>
        </w:r>
        <w:r>
          <w:t>.</w:t>
        </w:r>
        <w:r>
          <w:rPr>
            <w:rFonts w:hint="eastAsia"/>
            <w:lang w:val="en-US" w:eastAsia="zh-CN"/>
          </w:rPr>
          <w:t>1</w:t>
        </w:r>
        <w:r>
          <w:rPr>
            <w:rFonts w:hint="eastAsia"/>
            <w:lang w:eastAsia="zh-CN"/>
          </w:rPr>
          <w:t>.</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 xml:space="preserve">band </w:t>
        </w:r>
        <w:r>
          <w:rPr>
            <w:rFonts w:cs="Arial"/>
            <w:lang w:val="en-US" w:eastAsia="ja-JP"/>
          </w:rPr>
          <w:t>n</w:t>
        </w:r>
      </w:ins>
      <w:ins w:id="111" w:author="Per Lindell" w:date="2020-01-29T14:32:00Z">
        <w:r w:rsidR="00981C77">
          <w:rPr>
            <w:rFonts w:cs="Arial"/>
            <w:lang w:val="en-US" w:eastAsia="ja-JP"/>
          </w:rPr>
          <w:t>25</w:t>
        </w:r>
      </w:ins>
      <w:ins w:id="112" w:author="Per Lindell" w:date="2019-12-04T08:24:00Z">
        <w:r>
          <w:rPr>
            <w:rFonts w:cs="Arial"/>
            <w:lang w:val="en-US" w:eastAsia="ja-JP"/>
          </w:rPr>
          <w:t xml:space="preserve"> and </w:t>
        </w:r>
        <w:r>
          <w:rPr>
            <w:rFonts w:cs="Arial" w:hint="eastAsia"/>
            <w:lang w:val="en-US" w:eastAsia="ja-JP"/>
          </w:rPr>
          <w:t>n</w:t>
        </w:r>
      </w:ins>
      <w:ins w:id="113" w:author="Per Lindell" w:date="2020-01-29T14:32:00Z">
        <w:r w:rsidR="00981C77">
          <w:rPr>
            <w:rFonts w:cs="Arial"/>
            <w:lang w:val="en-US" w:eastAsia="ja-JP"/>
          </w:rPr>
          <w:t>4</w:t>
        </w:r>
      </w:ins>
      <w:ins w:id="114" w:author="Per Lindell" w:date="2020-07-26T14:23:00Z">
        <w:r w:rsidR="00D75730">
          <w:rPr>
            <w:rFonts w:cs="Arial"/>
            <w:lang w:val="en-US" w:eastAsia="ja-JP"/>
          </w:rPr>
          <w:t>8</w:t>
        </w:r>
      </w:ins>
    </w:p>
    <w:tbl>
      <w:tblPr>
        <w:tblW w:w="11120" w:type="dxa"/>
        <w:tblInd w:w="-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430"/>
        <w:gridCol w:w="704"/>
        <w:gridCol w:w="713"/>
        <w:gridCol w:w="567"/>
        <w:gridCol w:w="552"/>
        <w:gridCol w:w="567"/>
        <w:gridCol w:w="567"/>
        <w:gridCol w:w="567"/>
        <w:gridCol w:w="577"/>
        <w:gridCol w:w="567"/>
        <w:gridCol w:w="567"/>
        <w:gridCol w:w="567"/>
        <w:gridCol w:w="631"/>
        <w:gridCol w:w="567"/>
        <w:gridCol w:w="567"/>
        <w:gridCol w:w="567"/>
        <w:gridCol w:w="567"/>
      </w:tblGrid>
      <w:tr w:rsidR="00D75730" w14:paraId="69E7FC4A" w14:textId="77777777" w:rsidTr="00E25C39">
        <w:trPr>
          <w:trHeight w:val="552"/>
          <w:ins w:id="115" w:author="Per Lindell" w:date="2019-12-04T08:24:00Z"/>
        </w:trPr>
        <w:tc>
          <w:tcPr>
            <w:tcW w:w="1276" w:type="dxa"/>
            <w:tcBorders>
              <w:top w:val="single" w:sz="4" w:space="0" w:color="auto"/>
              <w:left w:val="single" w:sz="4" w:space="0" w:color="auto"/>
              <w:bottom w:val="single" w:sz="4" w:space="0" w:color="auto"/>
              <w:right w:val="single" w:sz="4" w:space="0" w:color="auto"/>
            </w:tcBorders>
            <w:vAlign w:val="center"/>
          </w:tcPr>
          <w:p w14:paraId="1D54DA2A" w14:textId="77777777" w:rsidR="00FD71A4" w:rsidRPr="0092660C" w:rsidRDefault="00FD71A4" w:rsidP="001E6CB1">
            <w:pPr>
              <w:keepNext/>
              <w:keepLines/>
              <w:spacing w:after="0"/>
              <w:jc w:val="center"/>
              <w:rPr>
                <w:ins w:id="116" w:author="Per Lindell" w:date="2019-12-04T08:24:00Z"/>
                <w:rFonts w:ascii="Arial" w:hAnsi="Arial"/>
                <w:b/>
                <w:sz w:val="16"/>
                <w:szCs w:val="16"/>
              </w:rPr>
            </w:pPr>
            <w:ins w:id="117" w:author="Per Lindell" w:date="2019-12-04T08:24:00Z">
              <w:r w:rsidRPr="0092660C">
                <w:rPr>
                  <w:rFonts w:ascii="Arial" w:hAnsi="Arial"/>
                  <w:b/>
                  <w:sz w:val="16"/>
                  <w:szCs w:val="16"/>
                </w:rPr>
                <w:t>NR CA configuration</w:t>
              </w:r>
            </w:ins>
          </w:p>
        </w:tc>
        <w:tc>
          <w:tcPr>
            <w:tcW w:w="430" w:type="dxa"/>
            <w:tcBorders>
              <w:top w:val="single" w:sz="4" w:space="0" w:color="auto"/>
              <w:left w:val="single" w:sz="4" w:space="0" w:color="auto"/>
              <w:bottom w:val="single" w:sz="4" w:space="0" w:color="auto"/>
              <w:right w:val="single" w:sz="4" w:space="0" w:color="auto"/>
            </w:tcBorders>
            <w:vAlign w:val="center"/>
          </w:tcPr>
          <w:p w14:paraId="5B422FAF" w14:textId="2E90E983" w:rsidR="00FD71A4" w:rsidRPr="0092660C" w:rsidRDefault="00D75730" w:rsidP="001E6CB1">
            <w:pPr>
              <w:keepNext/>
              <w:keepLines/>
              <w:spacing w:after="0"/>
              <w:jc w:val="center"/>
              <w:rPr>
                <w:ins w:id="118" w:author="Per Lindell" w:date="2019-12-04T08:24:00Z"/>
                <w:rFonts w:ascii="Arial" w:hAnsi="Arial"/>
                <w:b/>
                <w:sz w:val="16"/>
                <w:szCs w:val="16"/>
              </w:rPr>
            </w:pPr>
            <w:ins w:id="119" w:author="Per Lindell" w:date="2020-07-26T14:25:00Z">
              <w:r>
                <w:rPr>
                  <w:rFonts w:ascii="Arial" w:hAnsi="Arial"/>
                  <w:b/>
                  <w:sz w:val="16"/>
                  <w:szCs w:val="16"/>
                </w:rPr>
                <w:t>UL</w:t>
              </w:r>
            </w:ins>
          </w:p>
        </w:tc>
        <w:tc>
          <w:tcPr>
            <w:tcW w:w="704" w:type="dxa"/>
            <w:tcBorders>
              <w:top w:val="single" w:sz="4" w:space="0" w:color="auto"/>
              <w:left w:val="single" w:sz="4" w:space="0" w:color="auto"/>
              <w:bottom w:val="single" w:sz="4" w:space="0" w:color="auto"/>
              <w:right w:val="single" w:sz="4" w:space="0" w:color="auto"/>
            </w:tcBorders>
            <w:vAlign w:val="center"/>
          </w:tcPr>
          <w:p w14:paraId="152C2FC8" w14:textId="77777777" w:rsidR="00FD71A4" w:rsidRPr="0092660C" w:rsidRDefault="00FD71A4" w:rsidP="001E6CB1">
            <w:pPr>
              <w:keepNext/>
              <w:keepLines/>
              <w:spacing w:after="0"/>
              <w:jc w:val="center"/>
              <w:rPr>
                <w:ins w:id="120" w:author="Per Lindell" w:date="2019-12-04T08:24:00Z"/>
                <w:rFonts w:ascii="Arial" w:hAnsi="Arial"/>
                <w:sz w:val="16"/>
                <w:szCs w:val="16"/>
              </w:rPr>
            </w:pPr>
            <w:ins w:id="121" w:author="Per Lindell" w:date="2019-12-04T08:24:00Z">
              <w:r w:rsidRPr="0092660C">
                <w:rPr>
                  <w:rFonts w:ascii="Arial" w:hAnsi="Arial"/>
                  <w:b/>
                  <w:sz w:val="16"/>
                  <w:szCs w:val="16"/>
                </w:rPr>
                <w:t>NR Band</w:t>
              </w:r>
            </w:ins>
          </w:p>
        </w:tc>
        <w:tc>
          <w:tcPr>
            <w:tcW w:w="713" w:type="dxa"/>
            <w:tcBorders>
              <w:top w:val="single" w:sz="4" w:space="0" w:color="auto"/>
              <w:left w:val="single" w:sz="4" w:space="0" w:color="auto"/>
              <w:bottom w:val="single" w:sz="4" w:space="0" w:color="auto"/>
              <w:right w:val="single" w:sz="4" w:space="0" w:color="auto"/>
            </w:tcBorders>
            <w:vAlign w:val="center"/>
          </w:tcPr>
          <w:p w14:paraId="5B31D203" w14:textId="77777777" w:rsidR="00FD71A4" w:rsidRPr="0092660C" w:rsidRDefault="00FD71A4" w:rsidP="001E6CB1">
            <w:pPr>
              <w:keepNext/>
              <w:keepLines/>
              <w:spacing w:after="0"/>
              <w:jc w:val="center"/>
              <w:rPr>
                <w:ins w:id="122" w:author="Per Lindell" w:date="2019-12-04T08:24:00Z"/>
                <w:rFonts w:ascii="Arial" w:hAnsi="Arial"/>
                <w:b/>
                <w:sz w:val="16"/>
                <w:szCs w:val="16"/>
              </w:rPr>
            </w:pPr>
            <w:ins w:id="123" w:author="Per Lindell" w:date="2019-12-04T08:24:00Z">
              <w:r w:rsidRPr="0092660C">
                <w:rPr>
                  <w:rFonts w:ascii="Arial" w:hAnsi="Arial"/>
                  <w:b/>
                  <w:sz w:val="16"/>
                  <w:szCs w:val="16"/>
                </w:rPr>
                <w:t>SCS</w:t>
              </w:r>
            </w:ins>
          </w:p>
          <w:p w14:paraId="2152AC6F" w14:textId="77777777" w:rsidR="00FD71A4" w:rsidRPr="0092660C" w:rsidRDefault="00FD71A4" w:rsidP="001E6CB1">
            <w:pPr>
              <w:keepNext/>
              <w:keepLines/>
              <w:spacing w:after="0"/>
              <w:jc w:val="center"/>
              <w:rPr>
                <w:ins w:id="124" w:author="Per Lindell" w:date="2019-12-04T08:24:00Z"/>
                <w:rFonts w:ascii="Arial" w:hAnsi="Arial"/>
                <w:sz w:val="16"/>
                <w:szCs w:val="16"/>
              </w:rPr>
            </w:pPr>
            <w:ins w:id="125" w:author="Per Lindell" w:date="2019-12-04T08:24:00Z">
              <w:r w:rsidRPr="0092660C">
                <w:rPr>
                  <w:rFonts w:ascii="Arial" w:hAnsi="Arial"/>
                  <w:b/>
                  <w:sz w:val="16"/>
                  <w:szCs w:val="16"/>
                </w:rPr>
                <w:t>(kHz)</w:t>
              </w:r>
            </w:ins>
          </w:p>
        </w:tc>
        <w:tc>
          <w:tcPr>
            <w:tcW w:w="567" w:type="dxa"/>
            <w:tcBorders>
              <w:top w:val="single" w:sz="4" w:space="0" w:color="auto"/>
              <w:left w:val="single" w:sz="4" w:space="0" w:color="auto"/>
              <w:bottom w:val="single" w:sz="4" w:space="0" w:color="auto"/>
              <w:right w:val="single" w:sz="4" w:space="0" w:color="auto"/>
            </w:tcBorders>
            <w:vAlign w:val="center"/>
          </w:tcPr>
          <w:p w14:paraId="7BADF503" w14:textId="77777777" w:rsidR="00FD71A4" w:rsidRPr="0092660C" w:rsidRDefault="00FD71A4" w:rsidP="001E6CB1">
            <w:pPr>
              <w:keepNext/>
              <w:keepLines/>
              <w:widowControl w:val="0"/>
              <w:spacing w:after="0"/>
              <w:jc w:val="center"/>
              <w:rPr>
                <w:ins w:id="126" w:author="Per Lindell" w:date="2019-12-04T08:24:00Z"/>
                <w:rFonts w:ascii="Arial" w:hAnsi="Arial" w:cs="Arial"/>
                <w:b/>
                <w:kern w:val="2"/>
                <w:sz w:val="16"/>
                <w:szCs w:val="16"/>
              </w:rPr>
            </w:pPr>
            <w:ins w:id="127" w:author="Per Lindell" w:date="2019-12-04T08:24:00Z">
              <w:r w:rsidRPr="0092660C">
                <w:rPr>
                  <w:rFonts w:ascii="Arial" w:hAnsi="Arial" w:cs="Arial" w:hint="eastAsia"/>
                  <w:b/>
                  <w:kern w:val="2"/>
                  <w:sz w:val="16"/>
                  <w:szCs w:val="16"/>
                </w:rPr>
                <w:t>5</w:t>
              </w:r>
            </w:ins>
          </w:p>
          <w:p w14:paraId="5B9D7A5C" w14:textId="77777777" w:rsidR="00FD71A4" w:rsidRPr="0092660C" w:rsidRDefault="00FD71A4" w:rsidP="001E6CB1">
            <w:pPr>
              <w:keepNext/>
              <w:keepLines/>
              <w:spacing w:after="0"/>
              <w:jc w:val="center"/>
              <w:rPr>
                <w:ins w:id="128" w:author="Per Lindell" w:date="2019-12-04T08:24:00Z"/>
                <w:rFonts w:ascii="Arial" w:hAnsi="Arial"/>
                <w:b/>
                <w:sz w:val="16"/>
                <w:szCs w:val="16"/>
              </w:rPr>
            </w:pPr>
            <w:ins w:id="129" w:author="Per Lindell" w:date="2019-12-04T08:24:00Z">
              <w:r w:rsidRPr="0092660C">
                <w:rPr>
                  <w:rFonts w:ascii="Arial" w:hAnsi="Arial" w:cs="Arial"/>
                  <w:b/>
                  <w:kern w:val="2"/>
                  <w:sz w:val="16"/>
                  <w:szCs w:val="16"/>
                  <w:lang w:eastAsia="zh-CN"/>
                </w:rPr>
                <w:t>MHz</w:t>
              </w:r>
            </w:ins>
          </w:p>
        </w:tc>
        <w:tc>
          <w:tcPr>
            <w:tcW w:w="552" w:type="dxa"/>
            <w:tcBorders>
              <w:top w:val="single" w:sz="4" w:space="0" w:color="auto"/>
              <w:left w:val="single" w:sz="4" w:space="0" w:color="auto"/>
              <w:bottom w:val="single" w:sz="4" w:space="0" w:color="auto"/>
              <w:right w:val="single" w:sz="4" w:space="0" w:color="auto"/>
            </w:tcBorders>
            <w:vAlign w:val="center"/>
          </w:tcPr>
          <w:p w14:paraId="436C0871" w14:textId="77777777" w:rsidR="00FD71A4" w:rsidRPr="0092660C" w:rsidRDefault="00FD71A4" w:rsidP="001E6CB1">
            <w:pPr>
              <w:keepNext/>
              <w:keepLines/>
              <w:widowControl w:val="0"/>
              <w:spacing w:after="0"/>
              <w:jc w:val="center"/>
              <w:rPr>
                <w:ins w:id="130" w:author="Per Lindell" w:date="2019-12-04T08:24:00Z"/>
                <w:rFonts w:ascii="Arial" w:hAnsi="Arial" w:cs="Arial"/>
                <w:b/>
                <w:kern w:val="2"/>
                <w:sz w:val="16"/>
                <w:szCs w:val="16"/>
              </w:rPr>
            </w:pPr>
            <w:ins w:id="131" w:author="Per Lindell" w:date="2019-12-04T08:24:00Z">
              <w:r w:rsidRPr="0092660C">
                <w:rPr>
                  <w:rFonts w:ascii="Arial" w:hAnsi="Arial" w:cs="Arial" w:hint="eastAsia"/>
                  <w:b/>
                  <w:kern w:val="2"/>
                  <w:sz w:val="16"/>
                  <w:szCs w:val="16"/>
                </w:rPr>
                <w:t>10</w:t>
              </w:r>
            </w:ins>
          </w:p>
          <w:p w14:paraId="228CBBE8" w14:textId="77777777" w:rsidR="00FD71A4" w:rsidRPr="0092660C" w:rsidRDefault="00FD71A4" w:rsidP="001E6CB1">
            <w:pPr>
              <w:keepNext/>
              <w:keepLines/>
              <w:spacing w:after="0"/>
              <w:jc w:val="center"/>
              <w:rPr>
                <w:ins w:id="132" w:author="Per Lindell" w:date="2019-12-04T08:24:00Z"/>
                <w:rFonts w:ascii="Arial" w:hAnsi="Arial"/>
                <w:sz w:val="16"/>
                <w:szCs w:val="16"/>
              </w:rPr>
            </w:pPr>
            <w:ins w:id="133" w:author="Per Lindell" w:date="2019-12-04T08:24:00Z">
              <w:r w:rsidRPr="0092660C">
                <w:rPr>
                  <w:rFonts w:ascii="Arial" w:hAnsi="Arial" w:cs="Arial"/>
                  <w:b/>
                  <w:kern w:val="2"/>
                  <w:sz w:val="16"/>
                  <w:szCs w:val="16"/>
                  <w:lang w:eastAsia="zh-CN"/>
                </w:rPr>
                <w:t>MHz</w:t>
              </w:r>
            </w:ins>
          </w:p>
        </w:tc>
        <w:tc>
          <w:tcPr>
            <w:tcW w:w="567" w:type="dxa"/>
            <w:tcBorders>
              <w:top w:val="single" w:sz="4" w:space="0" w:color="auto"/>
              <w:left w:val="single" w:sz="4" w:space="0" w:color="auto"/>
              <w:bottom w:val="single" w:sz="4" w:space="0" w:color="auto"/>
              <w:right w:val="single" w:sz="4" w:space="0" w:color="auto"/>
            </w:tcBorders>
            <w:vAlign w:val="center"/>
          </w:tcPr>
          <w:p w14:paraId="0C11797E" w14:textId="77777777" w:rsidR="00FD71A4" w:rsidRPr="0092660C" w:rsidRDefault="00FD71A4" w:rsidP="001E6CB1">
            <w:pPr>
              <w:keepNext/>
              <w:keepLines/>
              <w:widowControl w:val="0"/>
              <w:spacing w:after="0"/>
              <w:jc w:val="center"/>
              <w:rPr>
                <w:ins w:id="134" w:author="Per Lindell" w:date="2019-12-04T08:24:00Z"/>
                <w:rFonts w:ascii="Arial" w:hAnsi="Arial" w:cs="Arial"/>
                <w:b/>
                <w:kern w:val="2"/>
                <w:sz w:val="16"/>
                <w:szCs w:val="16"/>
              </w:rPr>
            </w:pPr>
            <w:ins w:id="135" w:author="Per Lindell" w:date="2019-12-04T08:24:00Z">
              <w:r w:rsidRPr="0092660C">
                <w:rPr>
                  <w:rFonts w:ascii="Arial" w:hAnsi="Arial" w:cs="Arial" w:hint="eastAsia"/>
                  <w:b/>
                  <w:kern w:val="2"/>
                  <w:sz w:val="16"/>
                  <w:szCs w:val="16"/>
                </w:rPr>
                <w:t>15</w:t>
              </w:r>
            </w:ins>
          </w:p>
          <w:p w14:paraId="156E91D2" w14:textId="77777777" w:rsidR="00FD71A4" w:rsidRPr="0092660C" w:rsidRDefault="00FD71A4" w:rsidP="001E6CB1">
            <w:pPr>
              <w:keepNext/>
              <w:keepLines/>
              <w:spacing w:after="0"/>
              <w:jc w:val="center"/>
              <w:rPr>
                <w:ins w:id="136" w:author="Per Lindell" w:date="2019-12-04T08:24:00Z"/>
                <w:rFonts w:ascii="Arial" w:hAnsi="Arial"/>
                <w:sz w:val="16"/>
                <w:szCs w:val="16"/>
              </w:rPr>
            </w:pPr>
            <w:ins w:id="137" w:author="Per Lindell" w:date="2019-12-04T08:24:00Z">
              <w:r w:rsidRPr="0092660C">
                <w:rPr>
                  <w:rFonts w:ascii="Arial" w:hAnsi="Arial" w:cs="Arial"/>
                  <w:b/>
                  <w:kern w:val="2"/>
                  <w:sz w:val="16"/>
                  <w:szCs w:val="16"/>
                  <w:lang w:eastAsia="zh-CN"/>
                </w:rPr>
                <w:t>MHz</w:t>
              </w:r>
            </w:ins>
          </w:p>
        </w:tc>
        <w:tc>
          <w:tcPr>
            <w:tcW w:w="567" w:type="dxa"/>
            <w:tcBorders>
              <w:top w:val="single" w:sz="4" w:space="0" w:color="auto"/>
              <w:left w:val="single" w:sz="4" w:space="0" w:color="auto"/>
              <w:bottom w:val="single" w:sz="4" w:space="0" w:color="auto"/>
              <w:right w:val="single" w:sz="4" w:space="0" w:color="auto"/>
            </w:tcBorders>
            <w:vAlign w:val="center"/>
          </w:tcPr>
          <w:p w14:paraId="4DDCDDDC" w14:textId="77777777" w:rsidR="00FD71A4" w:rsidRPr="0092660C" w:rsidRDefault="00FD71A4" w:rsidP="001E6CB1">
            <w:pPr>
              <w:keepNext/>
              <w:keepLines/>
              <w:widowControl w:val="0"/>
              <w:spacing w:after="0"/>
              <w:jc w:val="center"/>
              <w:rPr>
                <w:ins w:id="138" w:author="Per Lindell" w:date="2019-12-04T08:24:00Z"/>
                <w:rFonts w:ascii="Arial" w:hAnsi="Arial" w:cs="Arial"/>
                <w:b/>
                <w:kern w:val="2"/>
                <w:sz w:val="16"/>
                <w:szCs w:val="16"/>
              </w:rPr>
            </w:pPr>
            <w:ins w:id="139" w:author="Per Lindell" w:date="2019-12-04T08:24:00Z">
              <w:r w:rsidRPr="0092660C">
                <w:rPr>
                  <w:rFonts w:ascii="Arial" w:hAnsi="Arial" w:cs="Arial" w:hint="eastAsia"/>
                  <w:b/>
                  <w:kern w:val="2"/>
                  <w:sz w:val="16"/>
                  <w:szCs w:val="16"/>
                </w:rPr>
                <w:t>20</w:t>
              </w:r>
            </w:ins>
          </w:p>
          <w:p w14:paraId="2D382015" w14:textId="77777777" w:rsidR="00FD71A4" w:rsidRPr="0092660C" w:rsidRDefault="00FD71A4" w:rsidP="001E6CB1">
            <w:pPr>
              <w:keepNext/>
              <w:keepLines/>
              <w:spacing w:after="0"/>
              <w:jc w:val="center"/>
              <w:rPr>
                <w:ins w:id="140" w:author="Per Lindell" w:date="2019-12-04T08:24:00Z"/>
                <w:rFonts w:ascii="Arial" w:hAnsi="Arial"/>
                <w:sz w:val="16"/>
                <w:szCs w:val="16"/>
              </w:rPr>
            </w:pPr>
            <w:ins w:id="141" w:author="Per Lindell" w:date="2019-12-04T08:24:00Z">
              <w:r w:rsidRPr="0092660C">
                <w:rPr>
                  <w:rFonts w:ascii="Arial" w:hAnsi="Arial" w:cs="Arial"/>
                  <w:b/>
                  <w:kern w:val="2"/>
                  <w:sz w:val="16"/>
                  <w:szCs w:val="16"/>
                  <w:lang w:eastAsia="zh-CN"/>
                </w:rPr>
                <w:t>MHz</w:t>
              </w:r>
            </w:ins>
          </w:p>
        </w:tc>
        <w:tc>
          <w:tcPr>
            <w:tcW w:w="567" w:type="dxa"/>
            <w:tcBorders>
              <w:top w:val="single" w:sz="4" w:space="0" w:color="auto"/>
              <w:left w:val="single" w:sz="4" w:space="0" w:color="auto"/>
              <w:bottom w:val="single" w:sz="4" w:space="0" w:color="auto"/>
              <w:right w:val="single" w:sz="4" w:space="0" w:color="auto"/>
            </w:tcBorders>
            <w:vAlign w:val="center"/>
          </w:tcPr>
          <w:p w14:paraId="5D339354" w14:textId="77777777" w:rsidR="00FD71A4" w:rsidRPr="0092660C" w:rsidRDefault="00FD71A4" w:rsidP="001E6CB1">
            <w:pPr>
              <w:keepNext/>
              <w:keepLines/>
              <w:spacing w:after="0"/>
              <w:jc w:val="center"/>
              <w:rPr>
                <w:ins w:id="142" w:author="Per Lindell" w:date="2019-12-04T08:24:00Z"/>
                <w:rFonts w:ascii="Arial" w:hAnsi="Arial"/>
                <w:sz w:val="16"/>
                <w:szCs w:val="16"/>
              </w:rPr>
            </w:pPr>
            <w:ins w:id="143" w:author="Per Lindell" w:date="2019-12-04T08:24:00Z">
              <w:r w:rsidRPr="0092660C">
                <w:rPr>
                  <w:rFonts w:ascii="Arial" w:hAnsi="Arial" w:cs="Arial"/>
                  <w:b/>
                  <w:kern w:val="2"/>
                  <w:sz w:val="16"/>
                  <w:szCs w:val="16"/>
                  <w:lang w:val="en-US"/>
                </w:rPr>
                <w:t>25 MHz</w:t>
              </w:r>
            </w:ins>
          </w:p>
        </w:tc>
        <w:tc>
          <w:tcPr>
            <w:tcW w:w="577" w:type="dxa"/>
            <w:tcBorders>
              <w:top w:val="single" w:sz="4" w:space="0" w:color="auto"/>
              <w:left w:val="single" w:sz="4" w:space="0" w:color="auto"/>
              <w:bottom w:val="single" w:sz="4" w:space="0" w:color="auto"/>
              <w:right w:val="single" w:sz="4" w:space="0" w:color="auto"/>
            </w:tcBorders>
            <w:vAlign w:val="center"/>
          </w:tcPr>
          <w:p w14:paraId="1EA7E538" w14:textId="77777777" w:rsidR="00FD71A4" w:rsidRPr="0092660C" w:rsidRDefault="00FD71A4" w:rsidP="001E6CB1">
            <w:pPr>
              <w:keepNext/>
              <w:keepLines/>
              <w:spacing w:after="0"/>
              <w:jc w:val="center"/>
              <w:rPr>
                <w:ins w:id="144" w:author="Per Lindell" w:date="2019-12-04T08:24:00Z"/>
                <w:rFonts w:ascii="Arial" w:hAnsi="Arial"/>
                <w:sz w:val="16"/>
                <w:szCs w:val="16"/>
              </w:rPr>
            </w:pPr>
            <w:ins w:id="145" w:author="Per Lindell" w:date="2019-12-04T08:24:00Z">
              <w:r w:rsidRPr="0092660C">
                <w:rPr>
                  <w:rFonts w:ascii="Arial" w:hAnsi="Arial" w:cs="Arial"/>
                  <w:b/>
                  <w:kern w:val="2"/>
                  <w:sz w:val="16"/>
                  <w:szCs w:val="16"/>
                  <w:lang w:val="en-US"/>
                </w:rPr>
                <w:t>30 MHz</w:t>
              </w:r>
            </w:ins>
          </w:p>
        </w:tc>
        <w:tc>
          <w:tcPr>
            <w:tcW w:w="567" w:type="dxa"/>
            <w:tcBorders>
              <w:top w:val="single" w:sz="4" w:space="0" w:color="auto"/>
              <w:left w:val="single" w:sz="4" w:space="0" w:color="auto"/>
              <w:bottom w:val="single" w:sz="4" w:space="0" w:color="auto"/>
              <w:right w:val="single" w:sz="4" w:space="0" w:color="auto"/>
            </w:tcBorders>
            <w:vAlign w:val="center"/>
          </w:tcPr>
          <w:p w14:paraId="2A1157CF" w14:textId="77777777" w:rsidR="00FD71A4" w:rsidRPr="0092660C" w:rsidRDefault="00FD71A4" w:rsidP="001E6CB1">
            <w:pPr>
              <w:keepNext/>
              <w:keepLines/>
              <w:widowControl w:val="0"/>
              <w:spacing w:after="0"/>
              <w:jc w:val="center"/>
              <w:rPr>
                <w:ins w:id="146" w:author="Per Lindell" w:date="2019-12-04T08:24:00Z"/>
                <w:rFonts w:ascii="Arial" w:hAnsi="Arial" w:cs="Arial"/>
                <w:b/>
                <w:kern w:val="2"/>
                <w:sz w:val="16"/>
                <w:szCs w:val="16"/>
              </w:rPr>
            </w:pPr>
            <w:ins w:id="147" w:author="Per Lindell" w:date="2019-12-04T08:24:00Z">
              <w:r w:rsidRPr="0092660C">
                <w:rPr>
                  <w:rFonts w:ascii="Arial" w:hAnsi="Arial" w:cs="Arial" w:hint="eastAsia"/>
                  <w:b/>
                  <w:kern w:val="2"/>
                  <w:sz w:val="16"/>
                  <w:szCs w:val="16"/>
                </w:rPr>
                <w:t>40</w:t>
              </w:r>
            </w:ins>
          </w:p>
          <w:p w14:paraId="76625818" w14:textId="77777777" w:rsidR="00FD71A4" w:rsidRPr="0092660C" w:rsidRDefault="00FD71A4" w:rsidP="001E6CB1">
            <w:pPr>
              <w:keepNext/>
              <w:keepLines/>
              <w:spacing w:after="0"/>
              <w:jc w:val="center"/>
              <w:rPr>
                <w:ins w:id="148" w:author="Per Lindell" w:date="2019-12-04T08:24:00Z"/>
                <w:rFonts w:ascii="Arial" w:hAnsi="Arial"/>
                <w:b/>
                <w:sz w:val="16"/>
                <w:szCs w:val="16"/>
              </w:rPr>
            </w:pPr>
            <w:ins w:id="149" w:author="Per Lindell" w:date="2019-12-04T08:24:00Z">
              <w:r w:rsidRPr="0092660C">
                <w:rPr>
                  <w:rFonts w:ascii="Arial" w:hAnsi="Arial" w:cs="Arial"/>
                  <w:b/>
                  <w:kern w:val="2"/>
                  <w:sz w:val="16"/>
                  <w:szCs w:val="16"/>
                  <w:lang w:eastAsia="zh-CN"/>
                </w:rPr>
                <w:t>MHz</w:t>
              </w:r>
            </w:ins>
          </w:p>
        </w:tc>
        <w:tc>
          <w:tcPr>
            <w:tcW w:w="567" w:type="dxa"/>
            <w:tcBorders>
              <w:top w:val="single" w:sz="4" w:space="0" w:color="auto"/>
              <w:left w:val="single" w:sz="4" w:space="0" w:color="auto"/>
              <w:bottom w:val="single" w:sz="4" w:space="0" w:color="auto"/>
              <w:right w:val="single" w:sz="4" w:space="0" w:color="auto"/>
            </w:tcBorders>
            <w:vAlign w:val="center"/>
          </w:tcPr>
          <w:p w14:paraId="35DA7DE4" w14:textId="77777777" w:rsidR="00FD71A4" w:rsidRPr="0092660C" w:rsidRDefault="00FD71A4" w:rsidP="001E6CB1">
            <w:pPr>
              <w:keepNext/>
              <w:keepLines/>
              <w:widowControl w:val="0"/>
              <w:spacing w:after="0"/>
              <w:jc w:val="center"/>
              <w:rPr>
                <w:ins w:id="150" w:author="Per Lindell" w:date="2019-12-04T08:24:00Z"/>
                <w:rFonts w:ascii="Arial" w:hAnsi="Arial" w:cs="Arial"/>
                <w:b/>
                <w:kern w:val="2"/>
                <w:sz w:val="16"/>
                <w:szCs w:val="16"/>
              </w:rPr>
            </w:pPr>
            <w:ins w:id="151" w:author="Per Lindell" w:date="2019-12-04T08:24:00Z">
              <w:r w:rsidRPr="0092660C">
                <w:rPr>
                  <w:rFonts w:ascii="Arial" w:hAnsi="Arial" w:cs="Arial" w:hint="eastAsia"/>
                  <w:b/>
                  <w:kern w:val="2"/>
                  <w:sz w:val="16"/>
                  <w:szCs w:val="16"/>
                </w:rPr>
                <w:t>50</w:t>
              </w:r>
            </w:ins>
          </w:p>
          <w:p w14:paraId="1A1C6055" w14:textId="77777777" w:rsidR="00FD71A4" w:rsidRPr="0092660C" w:rsidRDefault="00FD71A4" w:rsidP="001E6CB1">
            <w:pPr>
              <w:keepNext/>
              <w:keepLines/>
              <w:spacing w:after="0"/>
              <w:jc w:val="center"/>
              <w:rPr>
                <w:ins w:id="152" w:author="Per Lindell" w:date="2019-12-04T08:24:00Z"/>
                <w:rFonts w:ascii="Arial" w:hAnsi="Arial"/>
                <w:b/>
                <w:sz w:val="16"/>
                <w:szCs w:val="16"/>
              </w:rPr>
            </w:pPr>
            <w:ins w:id="153" w:author="Per Lindell" w:date="2019-12-04T08:24:00Z">
              <w:r w:rsidRPr="0092660C">
                <w:rPr>
                  <w:rFonts w:ascii="Arial" w:hAnsi="Arial" w:cs="Arial"/>
                  <w:b/>
                  <w:kern w:val="2"/>
                  <w:sz w:val="16"/>
                  <w:szCs w:val="16"/>
                  <w:lang w:eastAsia="zh-CN"/>
                </w:rPr>
                <w:t>MHz</w:t>
              </w:r>
            </w:ins>
          </w:p>
        </w:tc>
        <w:tc>
          <w:tcPr>
            <w:tcW w:w="567" w:type="dxa"/>
            <w:tcBorders>
              <w:top w:val="single" w:sz="4" w:space="0" w:color="auto"/>
              <w:left w:val="single" w:sz="4" w:space="0" w:color="auto"/>
              <w:bottom w:val="single" w:sz="4" w:space="0" w:color="auto"/>
              <w:right w:val="single" w:sz="4" w:space="0" w:color="auto"/>
            </w:tcBorders>
            <w:vAlign w:val="center"/>
          </w:tcPr>
          <w:p w14:paraId="4DA861D0" w14:textId="77777777" w:rsidR="00FD71A4" w:rsidRPr="0092660C" w:rsidRDefault="00FD71A4" w:rsidP="001E6CB1">
            <w:pPr>
              <w:keepNext/>
              <w:keepLines/>
              <w:widowControl w:val="0"/>
              <w:spacing w:after="0"/>
              <w:jc w:val="center"/>
              <w:rPr>
                <w:ins w:id="154" w:author="Per Lindell" w:date="2019-12-04T08:24:00Z"/>
                <w:rFonts w:ascii="Arial" w:hAnsi="Arial" w:cs="Arial"/>
                <w:b/>
                <w:kern w:val="2"/>
                <w:sz w:val="16"/>
                <w:szCs w:val="16"/>
              </w:rPr>
            </w:pPr>
            <w:ins w:id="155" w:author="Per Lindell" w:date="2019-12-04T08:24:00Z">
              <w:r w:rsidRPr="0092660C">
                <w:rPr>
                  <w:rFonts w:ascii="Arial" w:hAnsi="Arial" w:cs="Arial" w:hint="eastAsia"/>
                  <w:b/>
                  <w:kern w:val="2"/>
                  <w:sz w:val="16"/>
                  <w:szCs w:val="16"/>
                </w:rPr>
                <w:t>60</w:t>
              </w:r>
            </w:ins>
          </w:p>
          <w:p w14:paraId="4FBD4699" w14:textId="77777777" w:rsidR="00FD71A4" w:rsidRPr="0092660C" w:rsidRDefault="00FD71A4" w:rsidP="001E6CB1">
            <w:pPr>
              <w:keepNext/>
              <w:keepLines/>
              <w:spacing w:after="0"/>
              <w:jc w:val="center"/>
              <w:rPr>
                <w:ins w:id="156" w:author="Per Lindell" w:date="2019-12-04T08:24:00Z"/>
                <w:rFonts w:ascii="Arial" w:hAnsi="Arial"/>
                <w:sz w:val="16"/>
                <w:szCs w:val="16"/>
              </w:rPr>
            </w:pPr>
            <w:ins w:id="157" w:author="Per Lindell" w:date="2019-12-04T08:24:00Z">
              <w:r w:rsidRPr="0092660C">
                <w:rPr>
                  <w:rFonts w:ascii="Arial" w:hAnsi="Arial" w:cs="Arial"/>
                  <w:b/>
                  <w:kern w:val="2"/>
                  <w:sz w:val="16"/>
                  <w:szCs w:val="16"/>
                  <w:lang w:eastAsia="zh-CN"/>
                </w:rPr>
                <w:t>MHz</w:t>
              </w:r>
            </w:ins>
          </w:p>
        </w:tc>
        <w:tc>
          <w:tcPr>
            <w:tcW w:w="631" w:type="dxa"/>
            <w:tcBorders>
              <w:top w:val="single" w:sz="4" w:space="0" w:color="auto"/>
              <w:left w:val="single" w:sz="4" w:space="0" w:color="auto"/>
              <w:bottom w:val="single" w:sz="4" w:space="0" w:color="auto"/>
              <w:right w:val="single" w:sz="4" w:space="0" w:color="auto"/>
            </w:tcBorders>
            <w:vAlign w:val="center"/>
          </w:tcPr>
          <w:p w14:paraId="3ABA939A" w14:textId="2C976105" w:rsidR="00FD71A4" w:rsidRPr="0092660C" w:rsidRDefault="00FD71A4" w:rsidP="001E6CB1">
            <w:pPr>
              <w:keepNext/>
              <w:keepLines/>
              <w:widowControl w:val="0"/>
              <w:spacing w:after="0"/>
              <w:jc w:val="center"/>
              <w:rPr>
                <w:ins w:id="158" w:author="Per Lindell" w:date="2020-07-26T14:15:00Z"/>
                <w:rFonts w:ascii="Arial" w:hAnsi="Arial" w:cs="Arial"/>
                <w:b/>
                <w:kern w:val="2"/>
                <w:sz w:val="16"/>
                <w:szCs w:val="16"/>
              </w:rPr>
            </w:pPr>
            <w:ins w:id="159" w:author="Per Lindell" w:date="2020-07-26T14:15:00Z">
              <w:r>
                <w:rPr>
                  <w:rFonts w:ascii="Arial" w:hAnsi="Arial" w:cs="Arial"/>
                  <w:b/>
                  <w:kern w:val="2"/>
                  <w:sz w:val="16"/>
                  <w:szCs w:val="16"/>
                </w:rPr>
                <w:t>70 MHz</w:t>
              </w:r>
            </w:ins>
          </w:p>
        </w:tc>
        <w:tc>
          <w:tcPr>
            <w:tcW w:w="567" w:type="dxa"/>
            <w:tcBorders>
              <w:top w:val="single" w:sz="4" w:space="0" w:color="auto"/>
              <w:left w:val="single" w:sz="4" w:space="0" w:color="auto"/>
              <w:bottom w:val="single" w:sz="4" w:space="0" w:color="auto"/>
              <w:right w:val="single" w:sz="4" w:space="0" w:color="auto"/>
            </w:tcBorders>
            <w:vAlign w:val="center"/>
          </w:tcPr>
          <w:p w14:paraId="2B4A33D9" w14:textId="4EE177B7" w:rsidR="00FD71A4" w:rsidRPr="0092660C" w:rsidRDefault="00FD71A4" w:rsidP="001E6CB1">
            <w:pPr>
              <w:keepNext/>
              <w:keepLines/>
              <w:widowControl w:val="0"/>
              <w:spacing w:after="0"/>
              <w:jc w:val="center"/>
              <w:rPr>
                <w:ins w:id="160" w:author="Per Lindell" w:date="2019-12-04T08:24:00Z"/>
                <w:rFonts w:ascii="Arial" w:hAnsi="Arial" w:cs="Arial"/>
                <w:b/>
                <w:kern w:val="2"/>
                <w:sz w:val="16"/>
                <w:szCs w:val="16"/>
              </w:rPr>
            </w:pPr>
            <w:ins w:id="161" w:author="Per Lindell" w:date="2019-12-04T08:24:00Z">
              <w:r w:rsidRPr="0092660C">
                <w:rPr>
                  <w:rFonts w:ascii="Arial" w:hAnsi="Arial" w:cs="Arial" w:hint="eastAsia"/>
                  <w:b/>
                  <w:kern w:val="2"/>
                  <w:sz w:val="16"/>
                  <w:szCs w:val="16"/>
                </w:rPr>
                <w:t>80</w:t>
              </w:r>
            </w:ins>
          </w:p>
          <w:p w14:paraId="58B3E49F" w14:textId="77777777" w:rsidR="00FD71A4" w:rsidRPr="0092660C" w:rsidRDefault="00FD71A4" w:rsidP="001E6CB1">
            <w:pPr>
              <w:keepNext/>
              <w:keepLines/>
              <w:spacing w:after="0"/>
              <w:jc w:val="center"/>
              <w:rPr>
                <w:ins w:id="162" w:author="Per Lindell" w:date="2019-12-04T08:24:00Z"/>
                <w:rFonts w:ascii="Arial" w:hAnsi="Arial"/>
                <w:b/>
                <w:sz w:val="16"/>
                <w:szCs w:val="16"/>
              </w:rPr>
            </w:pPr>
            <w:ins w:id="163" w:author="Per Lindell" w:date="2019-12-04T08:24:00Z">
              <w:r w:rsidRPr="0092660C">
                <w:rPr>
                  <w:rFonts w:ascii="Arial" w:hAnsi="Arial" w:cs="Arial"/>
                  <w:b/>
                  <w:kern w:val="2"/>
                  <w:sz w:val="16"/>
                  <w:szCs w:val="16"/>
                  <w:lang w:eastAsia="zh-CN"/>
                </w:rPr>
                <w:t>MHz</w:t>
              </w:r>
            </w:ins>
          </w:p>
        </w:tc>
        <w:tc>
          <w:tcPr>
            <w:tcW w:w="567" w:type="dxa"/>
            <w:tcBorders>
              <w:top w:val="single" w:sz="4" w:space="0" w:color="auto"/>
              <w:left w:val="single" w:sz="4" w:space="0" w:color="auto"/>
              <w:bottom w:val="single" w:sz="4" w:space="0" w:color="auto"/>
              <w:right w:val="single" w:sz="4" w:space="0" w:color="auto"/>
            </w:tcBorders>
            <w:vAlign w:val="center"/>
          </w:tcPr>
          <w:p w14:paraId="08568AF8" w14:textId="77777777" w:rsidR="00FD71A4" w:rsidRPr="0092660C" w:rsidRDefault="00FD71A4" w:rsidP="001E6CB1">
            <w:pPr>
              <w:keepNext/>
              <w:keepLines/>
              <w:widowControl w:val="0"/>
              <w:spacing w:after="0"/>
              <w:jc w:val="center"/>
              <w:rPr>
                <w:ins w:id="164" w:author="Per Lindell" w:date="2019-12-04T08:24:00Z"/>
                <w:rFonts w:ascii="Arial" w:hAnsi="Arial" w:cs="Arial"/>
                <w:b/>
                <w:kern w:val="2"/>
                <w:sz w:val="16"/>
                <w:szCs w:val="16"/>
                <w:lang w:val="en-US" w:eastAsia="zh-CN"/>
              </w:rPr>
            </w:pPr>
            <w:ins w:id="165" w:author="Per Lindell" w:date="2019-12-04T08:24:00Z">
              <w:r w:rsidRPr="0092660C">
                <w:rPr>
                  <w:rFonts w:ascii="Arial" w:hAnsi="Arial" w:cs="Arial" w:hint="eastAsia"/>
                  <w:b/>
                  <w:kern w:val="2"/>
                  <w:sz w:val="16"/>
                  <w:szCs w:val="16"/>
                  <w:lang w:val="en-US" w:eastAsia="zh-CN"/>
                </w:rPr>
                <w:t>90</w:t>
              </w:r>
            </w:ins>
          </w:p>
          <w:p w14:paraId="7B1E1273" w14:textId="77777777" w:rsidR="00FD71A4" w:rsidRPr="0092660C" w:rsidRDefault="00FD71A4" w:rsidP="001E6CB1">
            <w:pPr>
              <w:keepNext/>
              <w:keepLines/>
              <w:spacing w:after="0"/>
              <w:jc w:val="center"/>
              <w:rPr>
                <w:ins w:id="166" w:author="Per Lindell" w:date="2019-12-04T08:24:00Z"/>
                <w:rFonts w:ascii="Arial" w:hAnsi="Arial"/>
                <w:b/>
                <w:sz w:val="16"/>
                <w:szCs w:val="16"/>
                <w:lang w:eastAsia="zh-CN"/>
              </w:rPr>
            </w:pPr>
            <w:ins w:id="167" w:author="Per Lindell" w:date="2019-12-04T08:24:00Z">
              <w:r w:rsidRPr="0092660C">
                <w:rPr>
                  <w:rFonts w:ascii="Arial" w:hAnsi="Arial" w:cs="Arial" w:hint="eastAsia"/>
                  <w:b/>
                  <w:kern w:val="2"/>
                  <w:sz w:val="16"/>
                  <w:szCs w:val="16"/>
                  <w:lang w:val="en-US" w:eastAsia="zh-CN"/>
                </w:rPr>
                <w:t>MHz</w:t>
              </w:r>
            </w:ins>
          </w:p>
        </w:tc>
        <w:tc>
          <w:tcPr>
            <w:tcW w:w="567" w:type="dxa"/>
            <w:tcBorders>
              <w:top w:val="single" w:sz="4" w:space="0" w:color="auto"/>
              <w:left w:val="single" w:sz="4" w:space="0" w:color="auto"/>
              <w:bottom w:val="single" w:sz="4" w:space="0" w:color="auto"/>
              <w:right w:val="single" w:sz="4" w:space="0" w:color="auto"/>
            </w:tcBorders>
            <w:vAlign w:val="center"/>
          </w:tcPr>
          <w:p w14:paraId="4BB6B51F" w14:textId="77777777" w:rsidR="00FD71A4" w:rsidRPr="0092660C" w:rsidRDefault="00FD71A4" w:rsidP="001E6CB1">
            <w:pPr>
              <w:keepNext/>
              <w:keepLines/>
              <w:spacing w:after="0"/>
              <w:jc w:val="center"/>
              <w:rPr>
                <w:ins w:id="168" w:author="Per Lindell" w:date="2019-12-04T08:24:00Z"/>
                <w:rFonts w:ascii="Arial" w:hAnsi="Arial"/>
                <w:sz w:val="16"/>
                <w:szCs w:val="16"/>
              </w:rPr>
            </w:pPr>
            <w:ins w:id="169" w:author="Per Lindell" w:date="2019-12-04T08:24:00Z">
              <w:r w:rsidRPr="0092660C">
                <w:rPr>
                  <w:rFonts w:ascii="Arial" w:hAnsi="Arial" w:cs="Arial" w:hint="eastAsia"/>
                  <w:b/>
                  <w:kern w:val="2"/>
                  <w:sz w:val="16"/>
                  <w:szCs w:val="16"/>
                </w:rPr>
                <w:t>100</w:t>
              </w:r>
              <w:r w:rsidRPr="0092660C">
                <w:rPr>
                  <w:rFonts w:ascii="Arial" w:hAnsi="Arial" w:cs="Arial"/>
                  <w:b/>
                  <w:kern w:val="2"/>
                  <w:sz w:val="16"/>
                  <w:szCs w:val="16"/>
                  <w:lang w:eastAsia="zh-CN"/>
                </w:rPr>
                <w:t xml:space="preserve"> MHz</w:t>
              </w:r>
            </w:ins>
          </w:p>
        </w:tc>
        <w:tc>
          <w:tcPr>
            <w:tcW w:w="567" w:type="dxa"/>
            <w:tcBorders>
              <w:top w:val="single" w:sz="4" w:space="0" w:color="auto"/>
              <w:left w:val="single" w:sz="4" w:space="0" w:color="auto"/>
              <w:bottom w:val="single" w:sz="4" w:space="0" w:color="auto"/>
              <w:right w:val="single" w:sz="4" w:space="0" w:color="auto"/>
            </w:tcBorders>
            <w:vAlign w:val="center"/>
          </w:tcPr>
          <w:p w14:paraId="3B4F3D1B" w14:textId="4E14CA6E" w:rsidR="00FD71A4" w:rsidRPr="0092660C" w:rsidRDefault="00D75730" w:rsidP="001E6CB1">
            <w:pPr>
              <w:keepNext/>
              <w:keepLines/>
              <w:spacing w:after="0"/>
              <w:jc w:val="center"/>
              <w:rPr>
                <w:ins w:id="170" w:author="Per Lindell" w:date="2019-12-04T08:24:00Z"/>
                <w:rFonts w:ascii="Arial" w:hAnsi="Arial"/>
                <w:sz w:val="16"/>
                <w:szCs w:val="16"/>
              </w:rPr>
            </w:pPr>
            <w:ins w:id="171" w:author="Per Lindell" w:date="2020-07-26T14:24:00Z">
              <w:r>
                <w:rPr>
                  <w:rFonts w:ascii="Arial" w:hAnsi="Arial"/>
                  <w:b/>
                  <w:sz w:val="16"/>
                  <w:szCs w:val="16"/>
                </w:rPr>
                <w:t>BCS</w:t>
              </w:r>
            </w:ins>
          </w:p>
        </w:tc>
      </w:tr>
      <w:tr w:rsidR="00D75730" w14:paraId="0E1F2E58" w14:textId="77777777" w:rsidTr="00E25C39">
        <w:trPr>
          <w:trHeight w:val="125"/>
          <w:ins w:id="172" w:author="Per Lindell" w:date="2020-07-26T14:26:00Z"/>
        </w:trPr>
        <w:tc>
          <w:tcPr>
            <w:tcW w:w="1276" w:type="dxa"/>
            <w:vMerge w:val="restart"/>
            <w:tcBorders>
              <w:top w:val="single" w:sz="4" w:space="0" w:color="auto"/>
              <w:left w:val="single" w:sz="4" w:space="0" w:color="auto"/>
              <w:right w:val="single" w:sz="4" w:space="0" w:color="auto"/>
            </w:tcBorders>
            <w:vAlign w:val="center"/>
          </w:tcPr>
          <w:p w14:paraId="43F6BAC5" w14:textId="77777777" w:rsidR="00D75730" w:rsidRDefault="00D75730" w:rsidP="00F36C0E">
            <w:pPr>
              <w:keepNext/>
              <w:keepLines/>
              <w:spacing w:after="0"/>
              <w:jc w:val="center"/>
              <w:rPr>
                <w:ins w:id="173" w:author="Per Lindell" w:date="2020-07-26T14:26:00Z"/>
                <w:rFonts w:ascii="Arial" w:hAnsi="Arial"/>
                <w:sz w:val="18"/>
                <w:lang w:val="en-US"/>
              </w:rPr>
            </w:pPr>
            <w:ins w:id="174" w:author="Per Lindell" w:date="2020-07-26T14:26:00Z">
              <w:r>
                <w:rPr>
                  <w:rFonts w:ascii="Arial" w:eastAsia="SimSun" w:hAnsi="Arial"/>
                  <w:sz w:val="18"/>
                  <w:lang w:val="en-US" w:eastAsia="zh-CN"/>
                </w:rPr>
                <w:t>CA_n25A-n48A</w:t>
              </w:r>
            </w:ins>
          </w:p>
        </w:tc>
        <w:tc>
          <w:tcPr>
            <w:tcW w:w="430" w:type="dxa"/>
            <w:vMerge w:val="restart"/>
            <w:tcBorders>
              <w:top w:val="single" w:sz="4" w:space="0" w:color="auto"/>
              <w:left w:val="single" w:sz="4" w:space="0" w:color="auto"/>
              <w:right w:val="single" w:sz="4" w:space="0" w:color="auto"/>
            </w:tcBorders>
            <w:vAlign w:val="center"/>
          </w:tcPr>
          <w:p w14:paraId="6B67DD9F" w14:textId="77777777" w:rsidR="00D75730" w:rsidRDefault="00D75730" w:rsidP="00F36C0E">
            <w:pPr>
              <w:keepNext/>
              <w:keepLines/>
              <w:spacing w:after="0"/>
              <w:jc w:val="center"/>
              <w:rPr>
                <w:ins w:id="175" w:author="Per Lindell" w:date="2020-07-26T14:26:00Z"/>
                <w:rFonts w:ascii="Arial" w:eastAsia="SimSun" w:hAnsi="Arial"/>
                <w:sz w:val="18"/>
                <w:lang w:val="en-US" w:eastAsia="zh-CN"/>
              </w:rPr>
            </w:pPr>
            <w:ins w:id="176" w:author="Per Lindell" w:date="2020-07-26T14:26:00Z">
              <w:r>
                <w:rPr>
                  <w:rFonts w:ascii="Arial" w:eastAsia="SimSun" w:hAnsi="Arial"/>
                  <w:sz w:val="18"/>
                  <w:lang w:val="en-US" w:eastAsia="zh-CN"/>
                </w:rPr>
                <w:t>-</w:t>
              </w:r>
            </w:ins>
          </w:p>
        </w:tc>
        <w:tc>
          <w:tcPr>
            <w:tcW w:w="704" w:type="dxa"/>
            <w:vMerge w:val="restart"/>
            <w:tcBorders>
              <w:top w:val="single" w:sz="4" w:space="0" w:color="auto"/>
              <w:left w:val="single" w:sz="4" w:space="0" w:color="auto"/>
              <w:right w:val="single" w:sz="4" w:space="0" w:color="auto"/>
            </w:tcBorders>
            <w:vAlign w:val="center"/>
          </w:tcPr>
          <w:p w14:paraId="0AAE1699" w14:textId="77777777" w:rsidR="00D75730" w:rsidRPr="00BE0A85" w:rsidRDefault="00D75730" w:rsidP="00F36C0E">
            <w:pPr>
              <w:keepNext/>
              <w:keepLines/>
              <w:spacing w:after="0"/>
              <w:jc w:val="center"/>
              <w:rPr>
                <w:ins w:id="177" w:author="Per Lindell" w:date="2020-07-26T14:26:00Z"/>
                <w:rFonts w:ascii="Arial" w:eastAsia="SimSun" w:hAnsi="Arial"/>
                <w:sz w:val="18"/>
                <w:lang w:val="en-US" w:eastAsia="zh-CN"/>
              </w:rPr>
            </w:pPr>
            <w:ins w:id="178" w:author="Per Lindell" w:date="2020-07-26T14:26:00Z">
              <w:r>
                <w:rPr>
                  <w:rFonts w:ascii="Arial" w:eastAsia="SimSun" w:hAnsi="Arial"/>
                  <w:sz w:val="18"/>
                  <w:lang w:val="en-US" w:eastAsia="zh-CN"/>
                </w:rPr>
                <w:t>n25</w:t>
              </w:r>
            </w:ins>
          </w:p>
        </w:tc>
        <w:tc>
          <w:tcPr>
            <w:tcW w:w="713" w:type="dxa"/>
            <w:tcBorders>
              <w:top w:val="single" w:sz="4" w:space="0" w:color="auto"/>
              <w:left w:val="single" w:sz="4" w:space="0" w:color="auto"/>
              <w:bottom w:val="single" w:sz="4" w:space="0" w:color="auto"/>
              <w:right w:val="single" w:sz="4" w:space="0" w:color="auto"/>
            </w:tcBorders>
            <w:vAlign w:val="center"/>
          </w:tcPr>
          <w:p w14:paraId="53A5AC8B" w14:textId="77777777" w:rsidR="00D75730" w:rsidRPr="003B129C" w:rsidRDefault="00D75730" w:rsidP="00F36C0E">
            <w:pPr>
              <w:keepNext/>
              <w:keepLines/>
              <w:spacing w:after="0"/>
              <w:jc w:val="center"/>
              <w:rPr>
                <w:ins w:id="179" w:author="Per Lindell" w:date="2020-07-26T14:26:00Z"/>
                <w:rFonts w:ascii="Arial" w:eastAsia="SimSun" w:hAnsi="Arial"/>
                <w:sz w:val="18"/>
                <w:lang w:val="en-US" w:eastAsia="zh-CN"/>
              </w:rPr>
            </w:pPr>
            <w:ins w:id="180" w:author="Per Lindell" w:date="2020-07-26T14:26:00Z">
              <w:r w:rsidRPr="003B129C">
                <w:rPr>
                  <w:rFonts w:ascii="Arial" w:eastAsia="SimSun" w:hAnsi="Arial"/>
                  <w:sz w:val="18"/>
                  <w:lang w:val="en-US" w:eastAsia="zh-CN"/>
                </w:rPr>
                <w:t>15</w:t>
              </w:r>
            </w:ins>
          </w:p>
        </w:tc>
        <w:tc>
          <w:tcPr>
            <w:tcW w:w="567" w:type="dxa"/>
            <w:tcBorders>
              <w:top w:val="single" w:sz="4" w:space="0" w:color="auto"/>
              <w:left w:val="single" w:sz="4" w:space="0" w:color="auto"/>
              <w:bottom w:val="single" w:sz="4" w:space="0" w:color="auto"/>
              <w:right w:val="single" w:sz="4" w:space="0" w:color="auto"/>
            </w:tcBorders>
          </w:tcPr>
          <w:p w14:paraId="15D93CD8" w14:textId="77777777" w:rsidR="00D75730" w:rsidRPr="003B129C" w:rsidRDefault="00D75730" w:rsidP="00F36C0E">
            <w:pPr>
              <w:keepNext/>
              <w:keepLines/>
              <w:spacing w:after="0"/>
              <w:jc w:val="center"/>
              <w:rPr>
                <w:ins w:id="181" w:author="Per Lindell" w:date="2020-07-26T14:26:00Z"/>
                <w:rFonts w:ascii="Arial" w:eastAsia="SimSun" w:hAnsi="Arial"/>
                <w:sz w:val="18"/>
                <w:lang w:val="en-US" w:eastAsia="zh-CN"/>
              </w:rPr>
            </w:pPr>
            <w:ins w:id="182" w:author="Per Lindell" w:date="2020-07-26T14:26:00Z">
              <w:r w:rsidRPr="0083145F">
                <w:rPr>
                  <w:rFonts w:ascii="Arial" w:eastAsia="SimSun" w:hAnsi="Arial"/>
                  <w:sz w:val="18"/>
                  <w:lang w:val="en-US" w:eastAsia="zh-CN"/>
                </w:rPr>
                <w:t>Yes</w:t>
              </w:r>
            </w:ins>
          </w:p>
        </w:tc>
        <w:tc>
          <w:tcPr>
            <w:tcW w:w="552" w:type="dxa"/>
            <w:tcBorders>
              <w:top w:val="single" w:sz="4" w:space="0" w:color="auto"/>
              <w:left w:val="single" w:sz="4" w:space="0" w:color="auto"/>
              <w:bottom w:val="single" w:sz="4" w:space="0" w:color="auto"/>
              <w:right w:val="single" w:sz="4" w:space="0" w:color="auto"/>
            </w:tcBorders>
            <w:vAlign w:val="center"/>
          </w:tcPr>
          <w:p w14:paraId="49FFF6F8" w14:textId="77777777" w:rsidR="00D75730" w:rsidRPr="003B129C" w:rsidRDefault="00D75730" w:rsidP="00F36C0E">
            <w:pPr>
              <w:keepNext/>
              <w:keepLines/>
              <w:spacing w:after="0"/>
              <w:jc w:val="center"/>
              <w:rPr>
                <w:ins w:id="183" w:author="Per Lindell" w:date="2020-07-26T14:26:00Z"/>
                <w:rFonts w:ascii="Arial" w:eastAsia="SimSun" w:hAnsi="Arial"/>
                <w:sz w:val="18"/>
                <w:lang w:val="en-US" w:eastAsia="zh-CN"/>
              </w:rPr>
            </w:pPr>
            <w:ins w:id="184" w:author="Per Lindell" w:date="2020-07-26T14:26:00Z">
              <w:r w:rsidRPr="0083145F">
                <w:rPr>
                  <w:rFonts w:ascii="Arial" w:eastAsia="SimSun" w:hAnsi="Arial"/>
                  <w:sz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7BB27363" w14:textId="77777777" w:rsidR="00D75730" w:rsidRPr="003B129C" w:rsidRDefault="00D75730" w:rsidP="00F36C0E">
            <w:pPr>
              <w:keepNext/>
              <w:keepLines/>
              <w:spacing w:after="0"/>
              <w:jc w:val="center"/>
              <w:rPr>
                <w:ins w:id="185" w:author="Per Lindell" w:date="2020-07-26T14:26:00Z"/>
                <w:rFonts w:ascii="Arial" w:eastAsia="SimSun" w:hAnsi="Arial"/>
                <w:sz w:val="18"/>
                <w:lang w:val="en-US" w:eastAsia="zh-CN"/>
              </w:rPr>
            </w:pPr>
            <w:ins w:id="186" w:author="Per Lindell" w:date="2020-07-26T14:26:00Z">
              <w:r w:rsidRPr="0083145F">
                <w:rPr>
                  <w:rFonts w:ascii="Arial" w:eastAsia="SimSun" w:hAnsi="Arial"/>
                  <w:sz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0801A15E" w14:textId="77777777" w:rsidR="00D75730" w:rsidRPr="0083145F" w:rsidRDefault="00D75730" w:rsidP="00F36C0E">
            <w:pPr>
              <w:keepNext/>
              <w:keepLines/>
              <w:spacing w:after="0"/>
              <w:jc w:val="center"/>
              <w:rPr>
                <w:ins w:id="187" w:author="Per Lindell" w:date="2020-07-26T14:26:00Z"/>
                <w:rFonts w:ascii="Arial" w:eastAsia="SimSun" w:hAnsi="Arial"/>
                <w:sz w:val="18"/>
                <w:lang w:val="en-US" w:eastAsia="zh-CN"/>
              </w:rPr>
            </w:pPr>
            <w:ins w:id="188" w:author="Per Lindell" w:date="2020-07-26T14:26:00Z">
              <w:r w:rsidRPr="0083145F">
                <w:rPr>
                  <w:rFonts w:ascii="Arial" w:eastAsia="SimSun" w:hAnsi="Arial"/>
                  <w:sz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41984520" w14:textId="77777777" w:rsidR="00D75730" w:rsidRPr="00BE0A85" w:rsidRDefault="00D75730" w:rsidP="00F36C0E">
            <w:pPr>
              <w:keepNext/>
              <w:keepLines/>
              <w:spacing w:after="0"/>
              <w:jc w:val="center"/>
              <w:rPr>
                <w:ins w:id="189" w:author="Per Lindell" w:date="2020-07-26T14:26:00Z"/>
                <w:rFonts w:ascii="Arial" w:eastAsia="SimSun" w:hAnsi="Arial"/>
                <w:sz w:val="18"/>
                <w:lang w:val="en-US" w:eastAsia="zh-CN"/>
              </w:rPr>
            </w:pPr>
          </w:p>
        </w:tc>
        <w:tc>
          <w:tcPr>
            <w:tcW w:w="577" w:type="dxa"/>
            <w:tcBorders>
              <w:top w:val="single" w:sz="4" w:space="0" w:color="auto"/>
              <w:left w:val="single" w:sz="4" w:space="0" w:color="auto"/>
              <w:bottom w:val="single" w:sz="4" w:space="0" w:color="auto"/>
              <w:right w:val="single" w:sz="4" w:space="0" w:color="auto"/>
            </w:tcBorders>
            <w:vAlign w:val="center"/>
          </w:tcPr>
          <w:p w14:paraId="09A0BC63" w14:textId="77777777" w:rsidR="00D75730" w:rsidRPr="00BE0A85" w:rsidRDefault="00D75730" w:rsidP="00F36C0E">
            <w:pPr>
              <w:keepNext/>
              <w:keepLines/>
              <w:spacing w:after="0"/>
              <w:jc w:val="center"/>
              <w:rPr>
                <w:ins w:id="190" w:author="Per Lindell" w:date="2020-07-26T14: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7667DAAF" w14:textId="77777777" w:rsidR="00D75730" w:rsidRPr="00BE0A85" w:rsidRDefault="00D75730" w:rsidP="00F36C0E">
            <w:pPr>
              <w:keepNext/>
              <w:keepLines/>
              <w:spacing w:after="0"/>
              <w:jc w:val="center"/>
              <w:rPr>
                <w:ins w:id="191" w:author="Per Lindell" w:date="2020-07-26T14: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093D58AC" w14:textId="77777777" w:rsidR="00D75730" w:rsidRPr="00C603CC" w:rsidRDefault="00D75730" w:rsidP="00F36C0E">
            <w:pPr>
              <w:keepNext/>
              <w:keepLines/>
              <w:spacing w:after="0"/>
              <w:jc w:val="center"/>
              <w:rPr>
                <w:ins w:id="192" w:author="Per Lindell" w:date="2020-07-26T14: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117F83F2" w14:textId="77777777" w:rsidR="00D75730" w:rsidRPr="00C603CC" w:rsidRDefault="00D75730" w:rsidP="00F36C0E">
            <w:pPr>
              <w:keepNext/>
              <w:keepLines/>
              <w:spacing w:after="0"/>
              <w:jc w:val="center"/>
              <w:rPr>
                <w:ins w:id="193" w:author="Per Lindell" w:date="2020-07-26T14:26:00Z"/>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tcPr>
          <w:p w14:paraId="63F59D00" w14:textId="77777777" w:rsidR="00D75730" w:rsidRPr="00C603CC" w:rsidRDefault="00D75730" w:rsidP="00F36C0E">
            <w:pPr>
              <w:keepNext/>
              <w:keepLines/>
              <w:spacing w:after="0"/>
              <w:jc w:val="center"/>
              <w:rPr>
                <w:ins w:id="194" w:author="Per Lindell" w:date="2020-07-26T14: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6094EAC8" w14:textId="77777777" w:rsidR="00D75730" w:rsidRPr="00C603CC" w:rsidRDefault="00D75730" w:rsidP="00F36C0E">
            <w:pPr>
              <w:keepNext/>
              <w:keepLines/>
              <w:spacing w:after="0"/>
              <w:jc w:val="center"/>
              <w:rPr>
                <w:ins w:id="195" w:author="Per Lindell" w:date="2020-07-26T14: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4BFFD612" w14:textId="77777777" w:rsidR="00D75730" w:rsidRPr="00C603CC" w:rsidRDefault="00D75730" w:rsidP="00F36C0E">
            <w:pPr>
              <w:keepNext/>
              <w:keepLines/>
              <w:spacing w:after="0"/>
              <w:jc w:val="center"/>
              <w:rPr>
                <w:ins w:id="196" w:author="Per Lindell" w:date="2020-07-26T14: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30C43B18" w14:textId="77777777" w:rsidR="00D75730" w:rsidRPr="00C603CC" w:rsidRDefault="00D75730" w:rsidP="00F36C0E">
            <w:pPr>
              <w:keepNext/>
              <w:keepLines/>
              <w:spacing w:after="0"/>
              <w:jc w:val="center"/>
              <w:rPr>
                <w:ins w:id="197" w:author="Per Lindell" w:date="2020-07-26T14:26:00Z"/>
                <w:rFonts w:ascii="Arial" w:eastAsia="SimSun" w:hAnsi="Arial"/>
                <w:sz w:val="18"/>
                <w:lang w:val="en-US" w:eastAsia="zh-CN"/>
              </w:rPr>
            </w:pPr>
          </w:p>
        </w:tc>
        <w:tc>
          <w:tcPr>
            <w:tcW w:w="567" w:type="dxa"/>
            <w:vMerge w:val="restart"/>
            <w:tcBorders>
              <w:top w:val="single" w:sz="4" w:space="0" w:color="auto"/>
              <w:left w:val="single" w:sz="4" w:space="0" w:color="auto"/>
              <w:right w:val="single" w:sz="4" w:space="0" w:color="auto"/>
            </w:tcBorders>
            <w:vAlign w:val="center"/>
          </w:tcPr>
          <w:p w14:paraId="731BD74A" w14:textId="77777777" w:rsidR="00D75730" w:rsidRDefault="00D75730" w:rsidP="00F36C0E">
            <w:pPr>
              <w:keepNext/>
              <w:keepLines/>
              <w:spacing w:after="0"/>
              <w:jc w:val="center"/>
              <w:rPr>
                <w:ins w:id="198" w:author="Per Lindell" w:date="2020-07-26T14:26:00Z"/>
                <w:rFonts w:ascii="Arial" w:hAnsi="Arial"/>
                <w:sz w:val="18"/>
                <w:lang w:val="en-US" w:eastAsia="zh-CN"/>
              </w:rPr>
            </w:pPr>
            <w:ins w:id="199" w:author="Per Lindell" w:date="2020-07-26T14:26:00Z">
              <w:r>
                <w:rPr>
                  <w:rFonts w:ascii="Arial" w:hAnsi="Arial"/>
                  <w:sz w:val="18"/>
                  <w:lang w:val="en-US" w:eastAsia="zh-CN"/>
                </w:rPr>
                <w:t>0</w:t>
              </w:r>
            </w:ins>
          </w:p>
        </w:tc>
      </w:tr>
      <w:tr w:rsidR="00D75730" w14:paraId="66857D43" w14:textId="77777777" w:rsidTr="00E25C39">
        <w:trPr>
          <w:trHeight w:val="125"/>
          <w:ins w:id="200" w:author="Per Lindell" w:date="2020-07-26T14:26:00Z"/>
        </w:trPr>
        <w:tc>
          <w:tcPr>
            <w:tcW w:w="1276" w:type="dxa"/>
            <w:vMerge/>
            <w:tcBorders>
              <w:left w:val="single" w:sz="4" w:space="0" w:color="auto"/>
              <w:right w:val="single" w:sz="4" w:space="0" w:color="auto"/>
            </w:tcBorders>
            <w:vAlign w:val="center"/>
          </w:tcPr>
          <w:p w14:paraId="5D418E34" w14:textId="77777777" w:rsidR="00D75730" w:rsidRDefault="00D75730" w:rsidP="00F36C0E">
            <w:pPr>
              <w:keepNext/>
              <w:keepLines/>
              <w:spacing w:after="0"/>
              <w:jc w:val="center"/>
              <w:rPr>
                <w:ins w:id="201" w:author="Per Lindell" w:date="2020-07-26T14:26:00Z"/>
                <w:rFonts w:ascii="Arial" w:hAnsi="Arial"/>
                <w:sz w:val="18"/>
                <w:lang w:val="en-US"/>
              </w:rPr>
            </w:pPr>
          </w:p>
        </w:tc>
        <w:tc>
          <w:tcPr>
            <w:tcW w:w="430" w:type="dxa"/>
            <w:vMerge/>
            <w:tcBorders>
              <w:left w:val="single" w:sz="4" w:space="0" w:color="auto"/>
              <w:right w:val="single" w:sz="4" w:space="0" w:color="auto"/>
            </w:tcBorders>
            <w:vAlign w:val="center"/>
          </w:tcPr>
          <w:p w14:paraId="36F94F7C" w14:textId="77777777" w:rsidR="00D75730" w:rsidRDefault="00D75730" w:rsidP="00F36C0E">
            <w:pPr>
              <w:keepNext/>
              <w:keepLines/>
              <w:spacing w:after="0"/>
              <w:jc w:val="center"/>
              <w:rPr>
                <w:ins w:id="202" w:author="Per Lindell" w:date="2020-07-26T14:26:00Z"/>
                <w:rFonts w:ascii="Arial" w:hAnsi="Arial"/>
                <w:sz w:val="18"/>
                <w:lang w:val="en-US"/>
              </w:rPr>
            </w:pPr>
          </w:p>
        </w:tc>
        <w:tc>
          <w:tcPr>
            <w:tcW w:w="704" w:type="dxa"/>
            <w:vMerge/>
            <w:tcBorders>
              <w:left w:val="single" w:sz="4" w:space="0" w:color="auto"/>
              <w:right w:val="single" w:sz="4" w:space="0" w:color="auto"/>
            </w:tcBorders>
            <w:vAlign w:val="center"/>
          </w:tcPr>
          <w:p w14:paraId="156B25C9" w14:textId="77777777" w:rsidR="00D75730" w:rsidRPr="00BE0A85" w:rsidRDefault="00D75730" w:rsidP="00F36C0E">
            <w:pPr>
              <w:keepNext/>
              <w:keepLines/>
              <w:spacing w:after="0"/>
              <w:jc w:val="center"/>
              <w:rPr>
                <w:ins w:id="203" w:author="Per Lindell" w:date="2020-07-26T14:26:00Z"/>
                <w:rFonts w:ascii="Arial" w:eastAsia="SimSun" w:hAnsi="Arial"/>
                <w:sz w:val="18"/>
                <w:lang w:val="en-US" w:eastAsia="zh-CN"/>
              </w:rPr>
            </w:pPr>
          </w:p>
        </w:tc>
        <w:tc>
          <w:tcPr>
            <w:tcW w:w="713" w:type="dxa"/>
            <w:tcBorders>
              <w:top w:val="single" w:sz="4" w:space="0" w:color="auto"/>
              <w:left w:val="single" w:sz="4" w:space="0" w:color="auto"/>
              <w:bottom w:val="single" w:sz="4" w:space="0" w:color="auto"/>
              <w:right w:val="single" w:sz="4" w:space="0" w:color="auto"/>
            </w:tcBorders>
            <w:vAlign w:val="center"/>
          </w:tcPr>
          <w:p w14:paraId="4A954C69" w14:textId="77777777" w:rsidR="00D75730" w:rsidRPr="003B129C" w:rsidRDefault="00D75730" w:rsidP="00F36C0E">
            <w:pPr>
              <w:keepNext/>
              <w:keepLines/>
              <w:spacing w:after="0"/>
              <w:jc w:val="center"/>
              <w:rPr>
                <w:ins w:id="204" w:author="Per Lindell" w:date="2020-07-26T14:26:00Z"/>
                <w:rFonts w:ascii="Arial" w:eastAsia="SimSun" w:hAnsi="Arial"/>
                <w:sz w:val="18"/>
                <w:lang w:val="en-US" w:eastAsia="zh-CN"/>
              </w:rPr>
            </w:pPr>
            <w:ins w:id="205" w:author="Per Lindell" w:date="2020-07-26T14:26:00Z">
              <w:r w:rsidRPr="003B129C">
                <w:rPr>
                  <w:rFonts w:ascii="Arial" w:eastAsia="SimSun" w:hAnsi="Arial"/>
                  <w:sz w:val="18"/>
                  <w:lang w:val="en-US" w:eastAsia="zh-CN"/>
                </w:rPr>
                <w:t>30</w:t>
              </w:r>
            </w:ins>
          </w:p>
        </w:tc>
        <w:tc>
          <w:tcPr>
            <w:tcW w:w="567" w:type="dxa"/>
            <w:tcBorders>
              <w:top w:val="single" w:sz="4" w:space="0" w:color="auto"/>
              <w:left w:val="single" w:sz="4" w:space="0" w:color="auto"/>
              <w:bottom w:val="single" w:sz="4" w:space="0" w:color="auto"/>
              <w:right w:val="single" w:sz="4" w:space="0" w:color="auto"/>
            </w:tcBorders>
          </w:tcPr>
          <w:p w14:paraId="5CA1416B" w14:textId="77777777" w:rsidR="00D75730" w:rsidRPr="003B129C" w:rsidRDefault="00D75730" w:rsidP="00F36C0E">
            <w:pPr>
              <w:keepNext/>
              <w:keepLines/>
              <w:spacing w:after="0"/>
              <w:jc w:val="center"/>
              <w:rPr>
                <w:ins w:id="206" w:author="Per Lindell" w:date="2020-07-26T14:26:00Z"/>
                <w:rFonts w:ascii="Arial" w:eastAsia="SimSun" w:hAnsi="Arial"/>
                <w:sz w:val="18"/>
                <w:lang w:val="en-US" w:eastAsia="zh-CN"/>
              </w:rPr>
            </w:pPr>
          </w:p>
        </w:tc>
        <w:tc>
          <w:tcPr>
            <w:tcW w:w="552" w:type="dxa"/>
            <w:tcBorders>
              <w:top w:val="single" w:sz="4" w:space="0" w:color="auto"/>
              <w:left w:val="single" w:sz="4" w:space="0" w:color="auto"/>
              <w:bottom w:val="single" w:sz="4" w:space="0" w:color="auto"/>
              <w:right w:val="single" w:sz="4" w:space="0" w:color="auto"/>
            </w:tcBorders>
          </w:tcPr>
          <w:p w14:paraId="31578794" w14:textId="77777777" w:rsidR="00D75730" w:rsidRPr="003B129C" w:rsidRDefault="00D75730" w:rsidP="00F36C0E">
            <w:pPr>
              <w:keepNext/>
              <w:keepLines/>
              <w:spacing w:after="0"/>
              <w:jc w:val="center"/>
              <w:rPr>
                <w:ins w:id="207" w:author="Per Lindell" w:date="2020-07-26T14:26:00Z"/>
                <w:rFonts w:ascii="Arial" w:eastAsia="SimSun" w:hAnsi="Arial"/>
                <w:sz w:val="18"/>
                <w:lang w:val="en-US" w:eastAsia="zh-CN"/>
              </w:rPr>
            </w:pPr>
            <w:ins w:id="208" w:author="Per Lindell" w:date="2020-07-26T14:26:00Z">
              <w:r w:rsidRPr="0083145F">
                <w:rPr>
                  <w:rFonts w:ascii="Arial" w:eastAsia="SimSun" w:hAnsi="Arial"/>
                  <w:sz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05F90D37" w14:textId="77777777" w:rsidR="00D75730" w:rsidRPr="003B129C" w:rsidRDefault="00D75730" w:rsidP="00F36C0E">
            <w:pPr>
              <w:keepNext/>
              <w:keepLines/>
              <w:spacing w:after="0"/>
              <w:jc w:val="center"/>
              <w:rPr>
                <w:ins w:id="209" w:author="Per Lindell" w:date="2020-07-26T14:26:00Z"/>
                <w:rFonts w:ascii="Arial" w:eastAsia="SimSun" w:hAnsi="Arial"/>
                <w:sz w:val="18"/>
                <w:lang w:val="en-US" w:eastAsia="zh-CN"/>
              </w:rPr>
            </w:pPr>
            <w:ins w:id="210" w:author="Per Lindell" w:date="2020-07-26T14:26:00Z">
              <w:r w:rsidRPr="0083145F">
                <w:rPr>
                  <w:rFonts w:ascii="Arial" w:eastAsia="SimSun" w:hAnsi="Arial"/>
                  <w:sz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3E7C9F4B" w14:textId="77777777" w:rsidR="00D75730" w:rsidRPr="003B129C" w:rsidRDefault="00D75730" w:rsidP="00F36C0E">
            <w:pPr>
              <w:keepNext/>
              <w:keepLines/>
              <w:spacing w:after="0"/>
              <w:jc w:val="center"/>
              <w:rPr>
                <w:ins w:id="211" w:author="Per Lindell" w:date="2020-07-26T14:26:00Z"/>
                <w:rFonts w:ascii="Arial" w:eastAsia="SimSun" w:hAnsi="Arial"/>
                <w:sz w:val="18"/>
                <w:lang w:val="en-US" w:eastAsia="zh-CN"/>
              </w:rPr>
            </w:pPr>
            <w:ins w:id="212" w:author="Per Lindell" w:date="2020-07-26T14:26:00Z">
              <w:r w:rsidRPr="0083145F">
                <w:rPr>
                  <w:rFonts w:ascii="Arial" w:eastAsia="SimSun" w:hAnsi="Arial"/>
                  <w:sz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4DF7CF72" w14:textId="77777777" w:rsidR="00D75730" w:rsidRPr="00BE0A85" w:rsidRDefault="00D75730" w:rsidP="00F36C0E">
            <w:pPr>
              <w:keepNext/>
              <w:keepLines/>
              <w:spacing w:after="0"/>
              <w:jc w:val="center"/>
              <w:rPr>
                <w:ins w:id="213" w:author="Per Lindell" w:date="2020-07-26T14:26:00Z"/>
                <w:rFonts w:ascii="Arial" w:eastAsia="SimSun" w:hAnsi="Arial"/>
                <w:sz w:val="18"/>
                <w:lang w:val="en-US" w:eastAsia="zh-CN"/>
              </w:rPr>
            </w:pPr>
          </w:p>
        </w:tc>
        <w:tc>
          <w:tcPr>
            <w:tcW w:w="577" w:type="dxa"/>
            <w:tcBorders>
              <w:top w:val="single" w:sz="4" w:space="0" w:color="auto"/>
              <w:left w:val="single" w:sz="4" w:space="0" w:color="auto"/>
              <w:bottom w:val="single" w:sz="4" w:space="0" w:color="auto"/>
              <w:right w:val="single" w:sz="4" w:space="0" w:color="auto"/>
            </w:tcBorders>
            <w:vAlign w:val="center"/>
          </w:tcPr>
          <w:p w14:paraId="36DE2207" w14:textId="77777777" w:rsidR="00D75730" w:rsidRPr="00BE0A85" w:rsidRDefault="00D75730" w:rsidP="00F36C0E">
            <w:pPr>
              <w:keepNext/>
              <w:keepLines/>
              <w:spacing w:after="0"/>
              <w:jc w:val="center"/>
              <w:rPr>
                <w:ins w:id="214" w:author="Per Lindell" w:date="2020-07-26T14: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02CC49AD" w14:textId="77777777" w:rsidR="00D75730" w:rsidRPr="00BE0A85" w:rsidRDefault="00D75730" w:rsidP="00F36C0E">
            <w:pPr>
              <w:keepNext/>
              <w:keepLines/>
              <w:spacing w:after="0"/>
              <w:jc w:val="center"/>
              <w:rPr>
                <w:ins w:id="215" w:author="Per Lindell" w:date="2020-07-26T14: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7233313C" w14:textId="77777777" w:rsidR="00D75730" w:rsidRPr="00C603CC" w:rsidRDefault="00D75730" w:rsidP="00F36C0E">
            <w:pPr>
              <w:keepNext/>
              <w:keepLines/>
              <w:spacing w:after="0"/>
              <w:jc w:val="center"/>
              <w:rPr>
                <w:ins w:id="216" w:author="Per Lindell" w:date="2020-07-26T14: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30F4BE44" w14:textId="77777777" w:rsidR="00D75730" w:rsidRPr="00C603CC" w:rsidRDefault="00D75730" w:rsidP="00F36C0E">
            <w:pPr>
              <w:keepNext/>
              <w:keepLines/>
              <w:spacing w:after="0"/>
              <w:jc w:val="center"/>
              <w:rPr>
                <w:ins w:id="217" w:author="Per Lindell" w:date="2020-07-26T14:26:00Z"/>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tcPr>
          <w:p w14:paraId="3833FDA9" w14:textId="77777777" w:rsidR="00D75730" w:rsidRPr="00C603CC" w:rsidRDefault="00D75730" w:rsidP="00F36C0E">
            <w:pPr>
              <w:keepNext/>
              <w:keepLines/>
              <w:spacing w:after="0"/>
              <w:jc w:val="center"/>
              <w:rPr>
                <w:ins w:id="218" w:author="Per Lindell" w:date="2020-07-26T14: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3D9716C2" w14:textId="77777777" w:rsidR="00D75730" w:rsidRPr="00C603CC" w:rsidRDefault="00D75730" w:rsidP="00F36C0E">
            <w:pPr>
              <w:keepNext/>
              <w:keepLines/>
              <w:spacing w:after="0"/>
              <w:jc w:val="center"/>
              <w:rPr>
                <w:ins w:id="219" w:author="Per Lindell" w:date="2020-07-26T14: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6850EC90" w14:textId="77777777" w:rsidR="00D75730" w:rsidRPr="00C603CC" w:rsidRDefault="00D75730" w:rsidP="00F36C0E">
            <w:pPr>
              <w:keepNext/>
              <w:keepLines/>
              <w:spacing w:after="0"/>
              <w:jc w:val="center"/>
              <w:rPr>
                <w:ins w:id="220" w:author="Per Lindell" w:date="2020-07-26T14: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03903339" w14:textId="77777777" w:rsidR="00D75730" w:rsidRPr="00C603CC" w:rsidRDefault="00D75730" w:rsidP="00F36C0E">
            <w:pPr>
              <w:keepNext/>
              <w:keepLines/>
              <w:spacing w:after="0"/>
              <w:jc w:val="center"/>
              <w:rPr>
                <w:ins w:id="221" w:author="Per Lindell" w:date="2020-07-26T14:26:00Z"/>
                <w:rFonts w:ascii="Arial" w:eastAsia="SimSun" w:hAnsi="Arial"/>
                <w:sz w:val="18"/>
                <w:lang w:val="en-US" w:eastAsia="zh-CN"/>
              </w:rPr>
            </w:pPr>
          </w:p>
        </w:tc>
        <w:tc>
          <w:tcPr>
            <w:tcW w:w="567" w:type="dxa"/>
            <w:vMerge/>
            <w:tcBorders>
              <w:left w:val="single" w:sz="4" w:space="0" w:color="auto"/>
              <w:right w:val="single" w:sz="4" w:space="0" w:color="auto"/>
            </w:tcBorders>
            <w:vAlign w:val="center"/>
          </w:tcPr>
          <w:p w14:paraId="4E09BC31" w14:textId="77777777" w:rsidR="00D75730" w:rsidRDefault="00D75730" w:rsidP="00F36C0E">
            <w:pPr>
              <w:keepNext/>
              <w:keepLines/>
              <w:spacing w:after="0"/>
              <w:jc w:val="center"/>
              <w:rPr>
                <w:ins w:id="222" w:author="Per Lindell" w:date="2020-07-26T14:26:00Z"/>
                <w:rFonts w:ascii="Arial" w:hAnsi="Arial"/>
                <w:sz w:val="18"/>
                <w:lang w:val="en-US" w:eastAsia="zh-CN"/>
              </w:rPr>
            </w:pPr>
          </w:p>
        </w:tc>
      </w:tr>
      <w:tr w:rsidR="00D75730" w14:paraId="64B45960" w14:textId="77777777" w:rsidTr="00E25C39">
        <w:trPr>
          <w:trHeight w:val="125"/>
          <w:ins w:id="223" w:author="Per Lindell" w:date="2020-07-26T14:26:00Z"/>
        </w:trPr>
        <w:tc>
          <w:tcPr>
            <w:tcW w:w="1276" w:type="dxa"/>
            <w:vMerge/>
            <w:tcBorders>
              <w:left w:val="single" w:sz="4" w:space="0" w:color="auto"/>
              <w:right w:val="single" w:sz="4" w:space="0" w:color="auto"/>
            </w:tcBorders>
            <w:vAlign w:val="center"/>
          </w:tcPr>
          <w:p w14:paraId="2A236EE6" w14:textId="77777777" w:rsidR="00D75730" w:rsidRDefault="00D75730" w:rsidP="00F36C0E">
            <w:pPr>
              <w:keepNext/>
              <w:keepLines/>
              <w:spacing w:after="0"/>
              <w:jc w:val="center"/>
              <w:rPr>
                <w:ins w:id="224" w:author="Per Lindell" w:date="2020-07-26T14:26:00Z"/>
                <w:rFonts w:ascii="Arial" w:hAnsi="Arial"/>
                <w:sz w:val="18"/>
                <w:lang w:val="en-US"/>
              </w:rPr>
            </w:pPr>
          </w:p>
        </w:tc>
        <w:tc>
          <w:tcPr>
            <w:tcW w:w="430" w:type="dxa"/>
            <w:vMerge/>
            <w:tcBorders>
              <w:left w:val="single" w:sz="4" w:space="0" w:color="auto"/>
              <w:right w:val="single" w:sz="4" w:space="0" w:color="auto"/>
            </w:tcBorders>
            <w:vAlign w:val="center"/>
          </w:tcPr>
          <w:p w14:paraId="2C623530" w14:textId="77777777" w:rsidR="00D75730" w:rsidRDefault="00D75730" w:rsidP="00F36C0E">
            <w:pPr>
              <w:keepNext/>
              <w:keepLines/>
              <w:spacing w:after="0"/>
              <w:jc w:val="center"/>
              <w:rPr>
                <w:ins w:id="225" w:author="Per Lindell" w:date="2020-07-26T14:26:00Z"/>
                <w:rFonts w:ascii="Arial" w:hAnsi="Arial"/>
                <w:sz w:val="18"/>
                <w:lang w:val="en-US"/>
              </w:rPr>
            </w:pPr>
          </w:p>
        </w:tc>
        <w:tc>
          <w:tcPr>
            <w:tcW w:w="704" w:type="dxa"/>
            <w:vMerge/>
            <w:tcBorders>
              <w:left w:val="single" w:sz="4" w:space="0" w:color="auto"/>
              <w:bottom w:val="single" w:sz="4" w:space="0" w:color="auto"/>
              <w:right w:val="single" w:sz="4" w:space="0" w:color="auto"/>
            </w:tcBorders>
            <w:vAlign w:val="center"/>
          </w:tcPr>
          <w:p w14:paraId="4E9F3ECA" w14:textId="77777777" w:rsidR="00D75730" w:rsidRPr="00BE0A85" w:rsidRDefault="00D75730" w:rsidP="00F36C0E">
            <w:pPr>
              <w:keepNext/>
              <w:keepLines/>
              <w:spacing w:after="0"/>
              <w:jc w:val="center"/>
              <w:rPr>
                <w:ins w:id="226" w:author="Per Lindell" w:date="2020-07-26T14:26:00Z"/>
                <w:rFonts w:ascii="Arial" w:eastAsia="SimSun" w:hAnsi="Arial"/>
                <w:sz w:val="18"/>
                <w:lang w:val="en-US" w:eastAsia="zh-CN"/>
              </w:rPr>
            </w:pPr>
          </w:p>
        </w:tc>
        <w:tc>
          <w:tcPr>
            <w:tcW w:w="713" w:type="dxa"/>
            <w:tcBorders>
              <w:top w:val="single" w:sz="4" w:space="0" w:color="auto"/>
              <w:left w:val="single" w:sz="4" w:space="0" w:color="auto"/>
              <w:bottom w:val="single" w:sz="4" w:space="0" w:color="auto"/>
              <w:right w:val="single" w:sz="4" w:space="0" w:color="auto"/>
            </w:tcBorders>
            <w:vAlign w:val="center"/>
          </w:tcPr>
          <w:p w14:paraId="4E38A8BE" w14:textId="77777777" w:rsidR="00D75730" w:rsidRPr="003B129C" w:rsidRDefault="00D75730" w:rsidP="00F36C0E">
            <w:pPr>
              <w:keepNext/>
              <w:keepLines/>
              <w:spacing w:after="0"/>
              <w:jc w:val="center"/>
              <w:rPr>
                <w:ins w:id="227" w:author="Per Lindell" w:date="2020-07-26T14:26:00Z"/>
                <w:rFonts w:ascii="Arial" w:eastAsia="SimSun" w:hAnsi="Arial"/>
                <w:sz w:val="18"/>
                <w:lang w:val="en-US" w:eastAsia="zh-CN"/>
              </w:rPr>
            </w:pPr>
            <w:ins w:id="228" w:author="Per Lindell" w:date="2020-07-26T14:26:00Z">
              <w:r w:rsidRPr="003B129C">
                <w:rPr>
                  <w:rFonts w:ascii="Arial" w:eastAsia="SimSun" w:hAnsi="Arial"/>
                  <w:sz w:val="18"/>
                  <w:lang w:val="en-US" w:eastAsia="zh-CN"/>
                </w:rPr>
                <w:t>60</w:t>
              </w:r>
            </w:ins>
          </w:p>
        </w:tc>
        <w:tc>
          <w:tcPr>
            <w:tcW w:w="567" w:type="dxa"/>
            <w:tcBorders>
              <w:top w:val="single" w:sz="4" w:space="0" w:color="auto"/>
              <w:left w:val="single" w:sz="4" w:space="0" w:color="auto"/>
              <w:bottom w:val="single" w:sz="4" w:space="0" w:color="auto"/>
              <w:right w:val="single" w:sz="4" w:space="0" w:color="auto"/>
            </w:tcBorders>
          </w:tcPr>
          <w:p w14:paraId="6EAE674C" w14:textId="77777777" w:rsidR="00D75730" w:rsidRPr="003B129C" w:rsidRDefault="00D75730" w:rsidP="00F36C0E">
            <w:pPr>
              <w:keepNext/>
              <w:keepLines/>
              <w:spacing w:after="0"/>
              <w:jc w:val="center"/>
              <w:rPr>
                <w:ins w:id="229" w:author="Per Lindell" w:date="2020-07-26T14:26:00Z"/>
                <w:rFonts w:ascii="Arial" w:eastAsia="SimSun" w:hAnsi="Arial"/>
                <w:sz w:val="18"/>
                <w:lang w:val="en-US" w:eastAsia="zh-CN"/>
              </w:rPr>
            </w:pPr>
          </w:p>
        </w:tc>
        <w:tc>
          <w:tcPr>
            <w:tcW w:w="552" w:type="dxa"/>
            <w:tcBorders>
              <w:top w:val="single" w:sz="4" w:space="0" w:color="auto"/>
              <w:left w:val="single" w:sz="4" w:space="0" w:color="auto"/>
              <w:bottom w:val="single" w:sz="4" w:space="0" w:color="auto"/>
              <w:right w:val="single" w:sz="4" w:space="0" w:color="auto"/>
            </w:tcBorders>
          </w:tcPr>
          <w:p w14:paraId="33BDCC7D" w14:textId="77777777" w:rsidR="00D75730" w:rsidRPr="003B129C" w:rsidRDefault="00D75730" w:rsidP="00F36C0E">
            <w:pPr>
              <w:keepNext/>
              <w:keepLines/>
              <w:spacing w:after="0"/>
              <w:jc w:val="center"/>
              <w:rPr>
                <w:ins w:id="230" w:author="Per Lindell" w:date="2020-07-26T14:26:00Z"/>
                <w:rFonts w:ascii="Arial" w:eastAsia="SimSun" w:hAnsi="Arial"/>
                <w:sz w:val="18"/>
                <w:lang w:val="en-US" w:eastAsia="zh-CN"/>
              </w:rPr>
            </w:pPr>
            <w:ins w:id="231" w:author="Per Lindell" w:date="2020-07-26T14:26:00Z">
              <w:r w:rsidRPr="0083145F">
                <w:rPr>
                  <w:rFonts w:ascii="Arial" w:eastAsia="SimSun" w:hAnsi="Arial"/>
                  <w:sz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135AB73F" w14:textId="77777777" w:rsidR="00D75730" w:rsidRPr="003B129C" w:rsidRDefault="00D75730" w:rsidP="00F36C0E">
            <w:pPr>
              <w:keepNext/>
              <w:keepLines/>
              <w:spacing w:after="0"/>
              <w:jc w:val="center"/>
              <w:rPr>
                <w:ins w:id="232" w:author="Per Lindell" w:date="2020-07-26T14:26:00Z"/>
                <w:rFonts w:ascii="Arial" w:eastAsia="SimSun" w:hAnsi="Arial"/>
                <w:sz w:val="18"/>
                <w:lang w:val="en-US" w:eastAsia="zh-CN"/>
              </w:rPr>
            </w:pPr>
            <w:ins w:id="233" w:author="Per Lindell" w:date="2020-07-26T14:26:00Z">
              <w:r w:rsidRPr="0083145F">
                <w:rPr>
                  <w:rFonts w:ascii="Arial" w:eastAsia="SimSun" w:hAnsi="Arial"/>
                  <w:sz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1A34AB94" w14:textId="77777777" w:rsidR="00D75730" w:rsidRPr="003B129C" w:rsidRDefault="00D75730" w:rsidP="00F36C0E">
            <w:pPr>
              <w:keepNext/>
              <w:keepLines/>
              <w:spacing w:after="0"/>
              <w:jc w:val="center"/>
              <w:rPr>
                <w:ins w:id="234" w:author="Per Lindell" w:date="2020-07-26T14:26:00Z"/>
                <w:rFonts w:ascii="Arial" w:eastAsia="SimSun" w:hAnsi="Arial"/>
                <w:sz w:val="18"/>
                <w:lang w:val="en-US" w:eastAsia="zh-CN"/>
              </w:rPr>
            </w:pPr>
            <w:ins w:id="235" w:author="Per Lindell" w:date="2020-07-26T14:26:00Z">
              <w:r w:rsidRPr="0083145F">
                <w:rPr>
                  <w:rFonts w:ascii="Arial" w:eastAsia="SimSun" w:hAnsi="Arial"/>
                  <w:sz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71A70F60" w14:textId="77777777" w:rsidR="00D75730" w:rsidRPr="00BE0A85" w:rsidRDefault="00D75730" w:rsidP="00F36C0E">
            <w:pPr>
              <w:keepNext/>
              <w:keepLines/>
              <w:spacing w:after="0"/>
              <w:jc w:val="center"/>
              <w:rPr>
                <w:ins w:id="236" w:author="Per Lindell" w:date="2020-07-26T14:26:00Z"/>
                <w:rFonts w:ascii="Arial" w:eastAsia="SimSun" w:hAnsi="Arial"/>
                <w:sz w:val="18"/>
                <w:lang w:val="en-US" w:eastAsia="zh-CN"/>
              </w:rPr>
            </w:pPr>
          </w:p>
        </w:tc>
        <w:tc>
          <w:tcPr>
            <w:tcW w:w="577" w:type="dxa"/>
            <w:tcBorders>
              <w:top w:val="single" w:sz="4" w:space="0" w:color="auto"/>
              <w:left w:val="single" w:sz="4" w:space="0" w:color="auto"/>
              <w:bottom w:val="single" w:sz="4" w:space="0" w:color="auto"/>
              <w:right w:val="single" w:sz="4" w:space="0" w:color="auto"/>
            </w:tcBorders>
            <w:vAlign w:val="center"/>
          </w:tcPr>
          <w:p w14:paraId="3105C213" w14:textId="77777777" w:rsidR="00D75730" w:rsidRPr="00BE0A85" w:rsidRDefault="00D75730" w:rsidP="00F36C0E">
            <w:pPr>
              <w:keepNext/>
              <w:keepLines/>
              <w:spacing w:after="0"/>
              <w:jc w:val="center"/>
              <w:rPr>
                <w:ins w:id="237" w:author="Per Lindell" w:date="2020-07-26T14: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44F31178" w14:textId="77777777" w:rsidR="00D75730" w:rsidRPr="00BE0A85" w:rsidRDefault="00D75730" w:rsidP="00F36C0E">
            <w:pPr>
              <w:keepNext/>
              <w:keepLines/>
              <w:spacing w:after="0"/>
              <w:jc w:val="center"/>
              <w:rPr>
                <w:ins w:id="238" w:author="Per Lindell" w:date="2020-07-26T14: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3BF1F5C5" w14:textId="77777777" w:rsidR="00D75730" w:rsidRPr="00C603CC" w:rsidRDefault="00D75730" w:rsidP="00F36C0E">
            <w:pPr>
              <w:keepNext/>
              <w:keepLines/>
              <w:spacing w:after="0"/>
              <w:jc w:val="center"/>
              <w:rPr>
                <w:ins w:id="239" w:author="Per Lindell" w:date="2020-07-26T14: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4C6E63DA" w14:textId="77777777" w:rsidR="00D75730" w:rsidRPr="00C603CC" w:rsidRDefault="00D75730" w:rsidP="00F36C0E">
            <w:pPr>
              <w:keepNext/>
              <w:keepLines/>
              <w:spacing w:after="0"/>
              <w:jc w:val="center"/>
              <w:rPr>
                <w:ins w:id="240" w:author="Per Lindell" w:date="2020-07-26T14:26:00Z"/>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tcPr>
          <w:p w14:paraId="41F98181" w14:textId="77777777" w:rsidR="00D75730" w:rsidRPr="00C603CC" w:rsidRDefault="00D75730" w:rsidP="00F36C0E">
            <w:pPr>
              <w:keepNext/>
              <w:keepLines/>
              <w:spacing w:after="0"/>
              <w:jc w:val="center"/>
              <w:rPr>
                <w:ins w:id="241" w:author="Per Lindell" w:date="2020-07-26T14: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1BEA0D81" w14:textId="77777777" w:rsidR="00D75730" w:rsidRPr="00C603CC" w:rsidRDefault="00D75730" w:rsidP="00F36C0E">
            <w:pPr>
              <w:keepNext/>
              <w:keepLines/>
              <w:spacing w:after="0"/>
              <w:jc w:val="center"/>
              <w:rPr>
                <w:ins w:id="242" w:author="Per Lindell" w:date="2020-07-26T14: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7D14C6F5" w14:textId="77777777" w:rsidR="00D75730" w:rsidRPr="00C603CC" w:rsidRDefault="00D75730" w:rsidP="00F36C0E">
            <w:pPr>
              <w:keepNext/>
              <w:keepLines/>
              <w:spacing w:after="0"/>
              <w:jc w:val="center"/>
              <w:rPr>
                <w:ins w:id="243" w:author="Per Lindell" w:date="2020-07-26T14: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21218E95" w14:textId="77777777" w:rsidR="00D75730" w:rsidRPr="00C603CC" w:rsidRDefault="00D75730" w:rsidP="00F36C0E">
            <w:pPr>
              <w:keepNext/>
              <w:keepLines/>
              <w:spacing w:after="0"/>
              <w:jc w:val="center"/>
              <w:rPr>
                <w:ins w:id="244" w:author="Per Lindell" w:date="2020-07-26T14:26:00Z"/>
                <w:rFonts w:ascii="Arial" w:eastAsia="SimSun" w:hAnsi="Arial"/>
                <w:sz w:val="18"/>
                <w:lang w:val="en-US" w:eastAsia="zh-CN"/>
              </w:rPr>
            </w:pPr>
          </w:p>
        </w:tc>
        <w:tc>
          <w:tcPr>
            <w:tcW w:w="567" w:type="dxa"/>
            <w:vMerge/>
            <w:tcBorders>
              <w:left w:val="single" w:sz="4" w:space="0" w:color="auto"/>
              <w:right w:val="single" w:sz="4" w:space="0" w:color="auto"/>
            </w:tcBorders>
            <w:vAlign w:val="center"/>
          </w:tcPr>
          <w:p w14:paraId="1F679B0F" w14:textId="77777777" w:rsidR="00D75730" w:rsidRDefault="00D75730" w:rsidP="00F36C0E">
            <w:pPr>
              <w:keepNext/>
              <w:keepLines/>
              <w:spacing w:after="0"/>
              <w:jc w:val="center"/>
              <w:rPr>
                <w:ins w:id="245" w:author="Per Lindell" w:date="2020-07-26T14:26:00Z"/>
                <w:rFonts w:ascii="Arial" w:hAnsi="Arial"/>
                <w:sz w:val="18"/>
                <w:lang w:val="en-US" w:eastAsia="zh-CN"/>
              </w:rPr>
            </w:pPr>
          </w:p>
        </w:tc>
      </w:tr>
      <w:tr w:rsidR="00D75730" w14:paraId="1E4BC5BB" w14:textId="77777777" w:rsidTr="00E25C39">
        <w:trPr>
          <w:trHeight w:val="125"/>
          <w:ins w:id="246" w:author="Per Lindell" w:date="2020-07-26T14:26:00Z"/>
        </w:trPr>
        <w:tc>
          <w:tcPr>
            <w:tcW w:w="1276" w:type="dxa"/>
            <w:vMerge/>
            <w:tcBorders>
              <w:left w:val="single" w:sz="4" w:space="0" w:color="auto"/>
              <w:right w:val="single" w:sz="4" w:space="0" w:color="auto"/>
            </w:tcBorders>
            <w:vAlign w:val="center"/>
          </w:tcPr>
          <w:p w14:paraId="75D5AA4A" w14:textId="77777777" w:rsidR="00D75730" w:rsidRDefault="00D75730" w:rsidP="00F36C0E">
            <w:pPr>
              <w:keepNext/>
              <w:keepLines/>
              <w:spacing w:after="0"/>
              <w:jc w:val="center"/>
              <w:rPr>
                <w:ins w:id="247" w:author="Per Lindell" w:date="2020-07-26T14:26:00Z"/>
                <w:rFonts w:ascii="Arial" w:hAnsi="Arial"/>
                <w:sz w:val="18"/>
                <w:lang w:val="en-US"/>
              </w:rPr>
            </w:pPr>
          </w:p>
        </w:tc>
        <w:tc>
          <w:tcPr>
            <w:tcW w:w="430" w:type="dxa"/>
            <w:vMerge/>
            <w:tcBorders>
              <w:left w:val="single" w:sz="4" w:space="0" w:color="auto"/>
              <w:right w:val="single" w:sz="4" w:space="0" w:color="auto"/>
            </w:tcBorders>
            <w:vAlign w:val="center"/>
          </w:tcPr>
          <w:p w14:paraId="20F2C0BC" w14:textId="77777777" w:rsidR="00D75730" w:rsidRDefault="00D75730" w:rsidP="00F36C0E">
            <w:pPr>
              <w:keepNext/>
              <w:keepLines/>
              <w:spacing w:after="0"/>
              <w:jc w:val="center"/>
              <w:rPr>
                <w:ins w:id="248" w:author="Per Lindell" w:date="2020-07-26T14:26:00Z"/>
                <w:rFonts w:ascii="Arial" w:hAnsi="Arial"/>
                <w:sz w:val="18"/>
                <w:lang w:val="en-US"/>
              </w:rPr>
            </w:pPr>
          </w:p>
        </w:tc>
        <w:tc>
          <w:tcPr>
            <w:tcW w:w="704" w:type="dxa"/>
            <w:vMerge w:val="restart"/>
            <w:tcBorders>
              <w:top w:val="single" w:sz="4" w:space="0" w:color="auto"/>
              <w:left w:val="single" w:sz="4" w:space="0" w:color="auto"/>
              <w:right w:val="single" w:sz="4" w:space="0" w:color="auto"/>
            </w:tcBorders>
            <w:vAlign w:val="center"/>
          </w:tcPr>
          <w:p w14:paraId="1BD8BCD9" w14:textId="77777777" w:rsidR="00D75730" w:rsidRPr="00BE0A85" w:rsidRDefault="00D75730" w:rsidP="00F36C0E">
            <w:pPr>
              <w:keepNext/>
              <w:keepLines/>
              <w:spacing w:after="0"/>
              <w:jc w:val="center"/>
              <w:rPr>
                <w:ins w:id="249" w:author="Per Lindell" w:date="2020-07-26T14:26:00Z"/>
                <w:rFonts w:ascii="Arial" w:eastAsia="SimSun" w:hAnsi="Arial"/>
                <w:sz w:val="18"/>
                <w:lang w:val="en-US" w:eastAsia="zh-CN"/>
              </w:rPr>
            </w:pPr>
            <w:ins w:id="250" w:author="Per Lindell" w:date="2020-07-26T14:26:00Z">
              <w:r>
                <w:rPr>
                  <w:rFonts w:ascii="Arial" w:eastAsia="SimSun" w:hAnsi="Arial"/>
                  <w:sz w:val="18"/>
                  <w:lang w:val="en-US" w:eastAsia="zh-CN"/>
                </w:rPr>
                <w:t>n48</w:t>
              </w:r>
            </w:ins>
          </w:p>
        </w:tc>
        <w:tc>
          <w:tcPr>
            <w:tcW w:w="713" w:type="dxa"/>
            <w:tcBorders>
              <w:top w:val="single" w:sz="4" w:space="0" w:color="auto"/>
              <w:left w:val="single" w:sz="4" w:space="0" w:color="auto"/>
              <w:bottom w:val="single" w:sz="4" w:space="0" w:color="auto"/>
              <w:right w:val="single" w:sz="4" w:space="0" w:color="auto"/>
            </w:tcBorders>
            <w:vAlign w:val="center"/>
          </w:tcPr>
          <w:p w14:paraId="64D18E6C" w14:textId="77777777" w:rsidR="00D75730" w:rsidRPr="00BE0A85" w:rsidRDefault="00D75730" w:rsidP="00F36C0E">
            <w:pPr>
              <w:keepNext/>
              <w:keepLines/>
              <w:spacing w:after="0"/>
              <w:jc w:val="center"/>
              <w:rPr>
                <w:ins w:id="251" w:author="Per Lindell" w:date="2020-07-26T14:26:00Z"/>
                <w:rFonts w:ascii="Arial" w:eastAsia="SimSun" w:hAnsi="Arial"/>
                <w:sz w:val="18"/>
                <w:lang w:val="en-US" w:eastAsia="zh-CN"/>
              </w:rPr>
            </w:pPr>
            <w:ins w:id="252" w:author="Per Lindell" w:date="2020-07-26T14:26:00Z">
              <w:r w:rsidRPr="00F171DF">
                <w:rPr>
                  <w:rFonts w:ascii="Arial" w:eastAsia="SimSun" w:hAnsi="Arial"/>
                  <w:sz w:val="18"/>
                  <w:lang w:val="en-US" w:eastAsia="zh-CN"/>
                </w:rPr>
                <w:t>15</w:t>
              </w:r>
            </w:ins>
          </w:p>
        </w:tc>
        <w:tc>
          <w:tcPr>
            <w:tcW w:w="567" w:type="dxa"/>
            <w:tcBorders>
              <w:top w:val="single" w:sz="4" w:space="0" w:color="auto"/>
              <w:left w:val="single" w:sz="4" w:space="0" w:color="auto"/>
              <w:bottom w:val="single" w:sz="4" w:space="0" w:color="auto"/>
              <w:right w:val="single" w:sz="4" w:space="0" w:color="auto"/>
            </w:tcBorders>
            <w:vAlign w:val="center"/>
          </w:tcPr>
          <w:p w14:paraId="5651AAE9" w14:textId="77777777" w:rsidR="00D75730" w:rsidRPr="00BE0A85" w:rsidRDefault="00D75730" w:rsidP="00F36C0E">
            <w:pPr>
              <w:keepNext/>
              <w:keepLines/>
              <w:spacing w:after="0"/>
              <w:jc w:val="center"/>
              <w:rPr>
                <w:ins w:id="253" w:author="Per Lindell" w:date="2020-07-26T14:26:00Z"/>
                <w:rFonts w:ascii="Arial" w:eastAsia="SimSun" w:hAnsi="Arial"/>
                <w:sz w:val="18"/>
                <w:lang w:val="en-US" w:eastAsia="zh-CN"/>
              </w:rPr>
            </w:pPr>
            <w:ins w:id="254" w:author="Per Lindell" w:date="2020-07-26T14:26:00Z">
              <w:r w:rsidRPr="00A14893">
                <w:rPr>
                  <w:rFonts w:ascii="Arial" w:eastAsia="Times New Roman" w:hAnsi="Arial" w:cs="Arial"/>
                  <w:sz w:val="18"/>
                  <w:szCs w:val="18"/>
                  <w:lang w:val="en-US"/>
                </w:rPr>
                <w:t>Yes</w:t>
              </w:r>
            </w:ins>
          </w:p>
        </w:tc>
        <w:tc>
          <w:tcPr>
            <w:tcW w:w="552" w:type="dxa"/>
            <w:tcBorders>
              <w:top w:val="single" w:sz="4" w:space="0" w:color="auto"/>
              <w:left w:val="single" w:sz="4" w:space="0" w:color="auto"/>
              <w:bottom w:val="single" w:sz="4" w:space="0" w:color="auto"/>
              <w:right w:val="single" w:sz="4" w:space="0" w:color="auto"/>
            </w:tcBorders>
            <w:vAlign w:val="center"/>
          </w:tcPr>
          <w:p w14:paraId="16169925" w14:textId="77777777" w:rsidR="00D75730" w:rsidRPr="00BE0A85" w:rsidRDefault="00D75730" w:rsidP="00F36C0E">
            <w:pPr>
              <w:keepNext/>
              <w:keepLines/>
              <w:spacing w:after="0"/>
              <w:jc w:val="center"/>
              <w:rPr>
                <w:ins w:id="255" w:author="Per Lindell" w:date="2020-07-26T14:26:00Z"/>
                <w:rFonts w:ascii="Arial" w:eastAsia="SimSun" w:hAnsi="Arial"/>
                <w:sz w:val="18"/>
                <w:lang w:val="en-US" w:eastAsia="zh-CN"/>
              </w:rPr>
            </w:pPr>
            <w:ins w:id="256" w:author="Per Lindell" w:date="2020-07-26T14:26:00Z">
              <w:r w:rsidRPr="00A14893">
                <w:rPr>
                  <w:rFonts w:ascii="Arial" w:eastAsia="Times New Roman" w:hAnsi="Arial" w:cs="Arial"/>
                  <w:sz w:val="18"/>
                  <w:szCs w:val="18"/>
                  <w:lang w:val="en-US"/>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7BFDD483" w14:textId="77777777" w:rsidR="00D75730" w:rsidRPr="00BE0A85" w:rsidRDefault="00D75730" w:rsidP="00F36C0E">
            <w:pPr>
              <w:keepNext/>
              <w:keepLines/>
              <w:spacing w:after="0"/>
              <w:jc w:val="center"/>
              <w:rPr>
                <w:ins w:id="257" w:author="Per Lindell" w:date="2020-07-26T14:26:00Z"/>
                <w:rFonts w:ascii="Arial" w:eastAsia="SimSun" w:hAnsi="Arial"/>
                <w:sz w:val="18"/>
                <w:lang w:val="en-US" w:eastAsia="zh-CN"/>
              </w:rPr>
            </w:pPr>
            <w:ins w:id="258" w:author="Per Lindell" w:date="2020-07-26T14:26:00Z">
              <w:r w:rsidRPr="00A14893">
                <w:rPr>
                  <w:rFonts w:ascii="Arial" w:eastAsia="Times New Roman" w:hAnsi="Arial" w:cs="Arial"/>
                  <w:sz w:val="18"/>
                  <w:szCs w:val="18"/>
                  <w:lang w:val="en-US"/>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53CEAF02" w14:textId="77777777" w:rsidR="00D75730" w:rsidRPr="00BE0A85" w:rsidRDefault="00D75730" w:rsidP="00F36C0E">
            <w:pPr>
              <w:keepNext/>
              <w:keepLines/>
              <w:spacing w:after="0"/>
              <w:jc w:val="center"/>
              <w:rPr>
                <w:ins w:id="259" w:author="Per Lindell" w:date="2020-07-26T14:26:00Z"/>
                <w:rFonts w:ascii="Arial" w:eastAsia="SimSun" w:hAnsi="Arial"/>
                <w:sz w:val="18"/>
                <w:lang w:val="en-US" w:eastAsia="zh-CN"/>
              </w:rPr>
            </w:pPr>
            <w:ins w:id="260" w:author="Per Lindell" w:date="2020-07-26T14:26:00Z">
              <w:r w:rsidRPr="00A14893">
                <w:rPr>
                  <w:rFonts w:ascii="Arial" w:eastAsia="Times New Roman" w:hAnsi="Arial" w:cs="Arial"/>
                  <w:sz w:val="18"/>
                  <w:szCs w:val="18"/>
                  <w:lang w:val="en-US"/>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3B1CBEA9" w14:textId="77777777" w:rsidR="00D75730" w:rsidRPr="00BE0A85" w:rsidRDefault="00D75730" w:rsidP="00F36C0E">
            <w:pPr>
              <w:keepNext/>
              <w:keepLines/>
              <w:spacing w:after="0"/>
              <w:jc w:val="center"/>
              <w:rPr>
                <w:ins w:id="261" w:author="Per Lindell" w:date="2020-07-26T14:26:00Z"/>
                <w:rFonts w:ascii="Arial" w:eastAsia="SimSun" w:hAnsi="Arial"/>
                <w:sz w:val="18"/>
                <w:lang w:val="en-US" w:eastAsia="zh-CN"/>
              </w:rPr>
            </w:pPr>
          </w:p>
        </w:tc>
        <w:tc>
          <w:tcPr>
            <w:tcW w:w="577" w:type="dxa"/>
            <w:tcBorders>
              <w:top w:val="single" w:sz="4" w:space="0" w:color="auto"/>
              <w:left w:val="single" w:sz="4" w:space="0" w:color="auto"/>
              <w:bottom w:val="single" w:sz="4" w:space="0" w:color="auto"/>
              <w:right w:val="single" w:sz="4" w:space="0" w:color="auto"/>
            </w:tcBorders>
            <w:vAlign w:val="center"/>
          </w:tcPr>
          <w:p w14:paraId="58CB388D" w14:textId="77777777" w:rsidR="00D75730" w:rsidRPr="00BE0A85" w:rsidRDefault="00D75730" w:rsidP="00F36C0E">
            <w:pPr>
              <w:keepNext/>
              <w:keepLines/>
              <w:spacing w:after="0"/>
              <w:jc w:val="center"/>
              <w:rPr>
                <w:ins w:id="262" w:author="Per Lindell" w:date="2020-07-26T14: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07456D4A" w14:textId="77777777" w:rsidR="00D75730" w:rsidRPr="00BE0A85" w:rsidRDefault="00D75730" w:rsidP="00F36C0E">
            <w:pPr>
              <w:keepNext/>
              <w:keepLines/>
              <w:spacing w:after="0"/>
              <w:jc w:val="center"/>
              <w:rPr>
                <w:ins w:id="263" w:author="Per Lindell" w:date="2020-07-26T14:26:00Z"/>
                <w:rFonts w:ascii="Arial" w:eastAsia="SimSun" w:hAnsi="Arial"/>
                <w:sz w:val="18"/>
                <w:lang w:val="en-US" w:eastAsia="zh-CN"/>
              </w:rPr>
            </w:pPr>
            <w:ins w:id="264" w:author="Per Lindell" w:date="2020-07-26T14:26:00Z">
              <w:r w:rsidRPr="00A14893">
                <w:rPr>
                  <w:rFonts w:ascii="Arial" w:eastAsia="Times New Roman" w:hAnsi="Arial" w:cs="Arial"/>
                  <w:sz w:val="18"/>
                  <w:szCs w:val="18"/>
                  <w:lang w:val="en-US"/>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0D7E7139" w14:textId="77777777" w:rsidR="00D75730" w:rsidRPr="00F575B4" w:rsidRDefault="00D75730" w:rsidP="00F36C0E">
            <w:pPr>
              <w:keepNext/>
              <w:keepLines/>
              <w:spacing w:after="0"/>
              <w:jc w:val="center"/>
              <w:rPr>
                <w:ins w:id="265" w:author="Per Lindell" w:date="2020-07-26T14:26:00Z"/>
                <w:rFonts w:ascii="Arial" w:eastAsia="SimSun" w:hAnsi="Arial"/>
                <w:sz w:val="18"/>
                <w:lang w:val="en-US" w:eastAsia="zh-CN"/>
              </w:rPr>
            </w:pPr>
            <w:ins w:id="266" w:author="Per Lindell" w:date="2020-07-26T14:26:00Z">
              <w:r w:rsidRPr="00797FC1">
                <w:rPr>
                  <w:rFonts w:ascii="Arial" w:eastAsia="Times New Roman" w:hAnsi="Arial" w:cs="Arial"/>
                  <w:sz w:val="18"/>
                  <w:szCs w:val="18"/>
                  <w:lang w:val="en-US"/>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46CA5A2B" w14:textId="77777777" w:rsidR="00D75730" w:rsidRPr="00C603CC" w:rsidRDefault="00D75730" w:rsidP="00F36C0E">
            <w:pPr>
              <w:keepNext/>
              <w:keepLines/>
              <w:spacing w:after="0"/>
              <w:jc w:val="center"/>
              <w:rPr>
                <w:ins w:id="267" w:author="Per Lindell" w:date="2020-07-26T14:26:00Z"/>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tcPr>
          <w:p w14:paraId="5BF201E1" w14:textId="77777777" w:rsidR="00D75730" w:rsidRPr="00C603CC" w:rsidRDefault="00D75730" w:rsidP="00F36C0E">
            <w:pPr>
              <w:keepNext/>
              <w:keepLines/>
              <w:spacing w:after="0"/>
              <w:jc w:val="center"/>
              <w:rPr>
                <w:ins w:id="268" w:author="Per Lindell" w:date="2020-07-26T14: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6E3F01E8" w14:textId="77777777" w:rsidR="00D75730" w:rsidRPr="00C603CC" w:rsidRDefault="00D75730" w:rsidP="00F36C0E">
            <w:pPr>
              <w:keepNext/>
              <w:keepLines/>
              <w:spacing w:after="0"/>
              <w:jc w:val="center"/>
              <w:rPr>
                <w:ins w:id="269" w:author="Per Lindell" w:date="2020-07-26T14: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02391413" w14:textId="77777777" w:rsidR="00D75730" w:rsidRPr="00C603CC" w:rsidRDefault="00D75730" w:rsidP="00F36C0E">
            <w:pPr>
              <w:keepNext/>
              <w:keepLines/>
              <w:spacing w:after="0"/>
              <w:jc w:val="center"/>
              <w:rPr>
                <w:ins w:id="270" w:author="Per Lindell" w:date="2020-07-26T14: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62C3DADE" w14:textId="77777777" w:rsidR="00D75730" w:rsidRPr="00C603CC" w:rsidRDefault="00D75730" w:rsidP="00F36C0E">
            <w:pPr>
              <w:keepNext/>
              <w:keepLines/>
              <w:spacing w:after="0"/>
              <w:jc w:val="center"/>
              <w:rPr>
                <w:ins w:id="271" w:author="Per Lindell" w:date="2020-07-26T14:26:00Z"/>
                <w:rFonts w:ascii="Arial" w:eastAsia="SimSun" w:hAnsi="Arial"/>
                <w:sz w:val="18"/>
                <w:lang w:val="en-US" w:eastAsia="zh-CN"/>
              </w:rPr>
            </w:pPr>
          </w:p>
        </w:tc>
        <w:tc>
          <w:tcPr>
            <w:tcW w:w="567" w:type="dxa"/>
            <w:vMerge/>
            <w:tcBorders>
              <w:left w:val="single" w:sz="4" w:space="0" w:color="auto"/>
              <w:right w:val="single" w:sz="4" w:space="0" w:color="auto"/>
            </w:tcBorders>
            <w:vAlign w:val="center"/>
          </w:tcPr>
          <w:p w14:paraId="0EB058CF" w14:textId="77777777" w:rsidR="00D75730" w:rsidRDefault="00D75730" w:rsidP="00F36C0E">
            <w:pPr>
              <w:keepNext/>
              <w:keepLines/>
              <w:spacing w:after="0"/>
              <w:jc w:val="center"/>
              <w:rPr>
                <w:ins w:id="272" w:author="Per Lindell" w:date="2020-07-26T14:26:00Z"/>
                <w:rFonts w:ascii="Arial" w:hAnsi="Arial"/>
                <w:sz w:val="18"/>
                <w:lang w:val="en-US" w:eastAsia="zh-CN"/>
              </w:rPr>
            </w:pPr>
          </w:p>
        </w:tc>
      </w:tr>
      <w:tr w:rsidR="00D75730" w14:paraId="2135291B" w14:textId="77777777" w:rsidTr="00E25C39">
        <w:trPr>
          <w:trHeight w:val="125"/>
          <w:ins w:id="273" w:author="Per Lindell" w:date="2020-07-26T14:26:00Z"/>
        </w:trPr>
        <w:tc>
          <w:tcPr>
            <w:tcW w:w="1276" w:type="dxa"/>
            <w:vMerge/>
            <w:tcBorders>
              <w:left w:val="single" w:sz="4" w:space="0" w:color="auto"/>
              <w:right w:val="single" w:sz="4" w:space="0" w:color="auto"/>
            </w:tcBorders>
            <w:vAlign w:val="center"/>
          </w:tcPr>
          <w:p w14:paraId="5BED6A2D" w14:textId="77777777" w:rsidR="00D75730" w:rsidRDefault="00D75730" w:rsidP="00F36C0E">
            <w:pPr>
              <w:keepNext/>
              <w:keepLines/>
              <w:spacing w:after="0"/>
              <w:jc w:val="center"/>
              <w:rPr>
                <w:ins w:id="274" w:author="Per Lindell" w:date="2020-07-26T14:26:00Z"/>
                <w:rFonts w:ascii="Arial" w:hAnsi="Arial"/>
                <w:sz w:val="18"/>
                <w:lang w:val="en-US"/>
              </w:rPr>
            </w:pPr>
          </w:p>
        </w:tc>
        <w:tc>
          <w:tcPr>
            <w:tcW w:w="430" w:type="dxa"/>
            <w:vMerge/>
            <w:tcBorders>
              <w:left w:val="single" w:sz="4" w:space="0" w:color="auto"/>
              <w:right w:val="single" w:sz="4" w:space="0" w:color="auto"/>
            </w:tcBorders>
            <w:vAlign w:val="center"/>
          </w:tcPr>
          <w:p w14:paraId="3E0F38FC" w14:textId="77777777" w:rsidR="00D75730" w:rsidRDefault="00D75730" w:rsidP="00F36C0E">
            <w:pPr>
              <w:keepNext/>
              <w:keepLines/>
              <w:spacing w:after="0"/>
              <w:jc w:val="center"/>
              <w:rPr>
                <w:ins w:id="275" w:author="Per Lindell" w:date="2020-07-26T14:26:00Z"/>
                <w:rFonts w:ascii="Arial" w:hAnsi="Arial"/>
                <w:sz w:val="18"/>
                <w:lang w:val="en-US"/>
              </w:rPr>
            </w:pPr>
          </w:p>
        </w:tc>
        <w:tc>
          <w:tcPr>
            <w:tcW w:w="704" w:type="dxa"/>
            <w:vMerge/>
            <w:tcBorders>
              <w:top w:val="single" w:sz="4" w:space="0" w:color="auto"/>
              <w:left w:val="single" w:sz="4" w:space="0" w:color="auto"/>
              <w:right w:val="single" w:sz="4" w:space="0" w:color="auto"/>
            </w:tcBorders>
            <w:vAlign w:val="center"/>
          </w:tcPr>
          <w:p w14:paraId="6909DFF4" w14:textId="77777777" w:rsidR="00D75730" w:rsidRPr="00BE0A85" w:rsidRDefault="00D75730" w:rsidP="00F36C0E">
            <w:pPr>
              <w:keepNext/>
              <w:keepLines/>
              <w:spacing w:after="0"/>
              <w:jc w:val="center"/>
              <w:rPr>
                <w:ins w:id="276" w:author="Per Lindell" w:date="2020-07-26T14:26:00Z"/>
                <w:rFonts w:ascii="Arial" w:eastAsia="SimSun" w:hAnsi="Arial"/>
                <w:sz w:val="18"/>
                <w:lang w:val="en-US" w:eastAsia="zh-CN"/>
              </w:rPr>
            </w:pPr>
          </w:p>
        </w:tc>
        <w:tc>
          <w:tcPr>
            <w:tcW w:w="713" w:type="dxa"/>
            <w:tcBorders>
              <w:top w:val="single" w:sz="4" w:space="0" w:color="auto"/>
              <w:left w:val="single" w:sz="4" w:space="0" w:color="auto"/>
              <w:bottom w:val="single" w:sz="4" w:space="0" w:color="auto"/>
              <w:right w:val="single" w:sz="4" w:space="0" w:color="auto"/>
            </w:tcBorders>
            <w:vAlign w:val="center"/>
          </w:tcPr>
          <w:p w14:paraId="3AE18DA0" w14:textId="77777777" w:rsidR="00D75730" w:rsidRPr="00BE0A85" w:rsidRDefault="00D75730" w:rsidP="00F36C0E">
            <w:pPr>
              <w:keepNext/>
              <w:keepLines/>
              <w:spacing w:after="0"/>
              <w:jc w:val="center"/>
              <w:rPr>
                <w:ins w:id="277" w:author="Per Lindell" w:date="2020-07-26T14:26:00Z"/>
                <w:rFonts w:ascii="Arial" w:eastAsia="SimSun" w:hAnsi="Arial"/>
                <w:sz w:val="18"/>
                <w:lang w:val="en-US" w:eastAsia="zh-CN"/>
              </w:rPr>
            </w:pPr>
            <w:ins w:id="278" w:author="Per Lindell" w:date="2020-07-26T14:26:00Z">
              <w:r w:rsidRPr="00F171DF">
                <w:rPr>
                  <w:rFonts w:ascii="Arial" w:eastAsia="SimSun" w:hAnsi="Arial"/>
                  <w:sz w:val="18"/>
                  <w:lang w:val="en-US" w:eastAsia="zh-CN"/>
                </w:rPr>
                <w:t>30</w:t>
              </w:r>
            </w:ins>
          </w:p>
        </w:tc>
        <w:tc>
          <w:tcPr>
            <w:tcW w:w="567" w:type="dxa"/>
            <w:tcBorders>
              <w:top w:val="single" w:sz="4" w:space="0" w:color="auto"/>
              <w:left w:val="single" w:sz="4" w:space="0" w:color="auto"/>
              <w:bottom w:val="single" w:sz="4" w:space="0" w:color="auto"/>
              <w:right w:val="single" w:sz="4" w:space="0" w:color="auto"/>
            </w:tcBorders>
            <w:vAlign w:val="center"/>
          </w:tcPr>
          <w:p w14:paraId="7A0301DF" w14:textId="77777777" w:rsidR="00D75730" w:rsidRPr="00BE0A85" w:rsidRDefault="00D75730" w:rsidP="00F36C0E">
            <w:pPr>
              <w:keepNext/>
              <w:keepLines/>
              <w:spacing w:after="0"/>
              <w:jc w:val="center"/>
              <w:rPr>
                <w:ins w:id="279" w:author="Per Lindell" w:date="2020-07-26T14:26:00Z"/>
                <w:rFonts w:ascii="Arial" w:eastAsia="SimSun" w:hAnsi="Arial"/>
                <w:sz w:val="18"/>
                <w:lang w:val="en-US" w:eastAsia="zh-CN"/>
              </w:rPr>
            </w:pPr>
          </w:p>
        </w:tc>
        <w:tc>
          <w:tcPr>
            <w:tcW w:w="552" w:type="dxa"/>
            <w:tcBorders>
              <w:top w:val="single" w:sz="4" w:space="0" w:color="auto"/>
              <w:left w:val="single" w:sz="4" w:space="0" w:color="auto"/>
              <w:bottom w:val="single" w:sz="4" w:space="0" w:color="auto"/>
              <w:right w:val="single" w:sz="4" w:space="0" w:color="auto"/>
            </w:tcBorders>
            <w:vAlign w:val="center"/>
          </w:tcPr>
          <w:p w14:paraId="606BC48A" w14:textId="77777777" w:rsidR="00D75730" w:rsidRPr="00BE0A85" w:rsidRDefault="00D75730" w:rsidP="00F36C0E">
            <w:pPr>
              <w:keepNext/>
              <w:keepLines/>
              <w:spacing w:after="0"/>
              <w:jc w:val="center"/>
              <w:rPr>
                <w:ins w:id="280" w:author="Per Lindell" w:date="2020-07-26T14:26:00Z"/>
                <w:rFonts w:ascii="Arial" w:eastAsia="SimSun" w:hAnsi="Arial"/>
                <w:sz w:val="18"/>
                <w:lang w:val="en-US" w:eastAsia="zh-CN"/>
              </w:rPr>
            </w:pPr>
            <w:ins w:id="281" w:author="Per Lindell" w:date="2020-07-26T14:26:00Z">
              <w:r w:rsidRPr="00A14893">
                <w:rPr>
                  <w:rFonts w:ascii="Arial" w:eastAsia="Times New Roman" w:hAnsi="Arial" w:cs="Arial"/>
                  <w:sz w:val="18"/>
                  <w:szCs w:val="18"/>
                  <w:lang w:val="en-US"/>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215FDE24" w14:textId="77777777" w:rsidR="00D75730" w:rsidRPr="00BE0A85" w:rsidRDefault="00D75730" w:rsidP="00F36C0E">
            <w:pPr>
              <w:keepNext/>
              <w:keepLines/>
              <w:spacing w:after="0"/>
              <w:jc w:val="center"/>
              <w:rPr>
                <w:ins w:id="282" w:author="Per Lindell" w:date="2020-07-26T14:26:00Z"/>
                <w:rFonts w:ascii="Arial" w:eastAsia="SimSun" w:hAnsi="Arial"/>
                <w:sz w:val="18"/>
                <w:lang w:val="en-US" w:eastAsia="zh-CN"/>
              </w:rPr>
            </w:pPr>
            <w:ins w:id="283" w:author="Per Lindell" w:date="2020-07-26T14:26:00Z">
              <w:r w:rsidRPr="00A14893">
                <w:rPr>
                  <w:rFonts w:ascii="Arial" w:eastAsia="Times New Roman" w:hAnsi="Arial" w:cs="Arial"/>
                  <w:sz w:val="18"/>
                  <w:szCs w:val="18"/>
                  <w:lang w:val="en-US"/>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75D9D627" w14:textId="77777777" w:rsidR="00D75730" w:rsidRPr="00BE0A85" w:rsidRDefault="00D75730" w:rsidP="00F36C0E">
            <w:pPr>
              <w:keepNext/>
              <w:keepLines/>
              <w:spacing w:after="0"/>
              <w:jc w:val="center"/>
              <w:rPr>
                <w:ins w:id="284" w:author="Per Lindell" w:date="2020-07-26T14:26:00Z"/>
                <w:rFonts w:ascii="Arial" w:eastAsia="SimSun" w:hAnsi="Arial"/>
                <w:sz w:val="18"/>
                <w:lang w:val="en-US" w:eastAsia="zh-CN"/>
              </w:rPr>
            </w:pPr>
            <w:ins w:id="285" w:author="Per Lindell" w:date="2020-07-26T14:26:00Z">
              <w:r w:rsidRPr="00A14893">
                <w:rPr>
                  <w:rFonts w:ascii="Arial" w:eastAsia="Times New Roman" w:hAnsi="Arial" w:cs="Arial"/>
                  <w:sz w:val="18"/>
                  <w:szCs w:val="18"/>
                  <w:lang w:val="en-US"/>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40F99685" w14:textId="77777777" w:rsidR="00D75730" w:rsidRPr="00BE0A85" w:rsidRDefault="00D75730" w:rsidP="00F36C0E">
            <w:pPr>
              <w:keepNext/>
              <w:keepLines/>
              <w:spacing w:after="0"/>
              <w:jc w:val="center"/>
              <w:rPr>
                <w:ins w:id="286" w:author="Per Lindell" w:date="2020-07-26T14:26:00Z"/>
                <w:rFonts w:ascii="Arial" w:eastAsia="SimSun" w:hAnsi="Arial"/>
                <w:sz w:val="18"/>
                <w:lang w:val="en-US" w:eastAsia="zh-CN"/>
              </w:rPr>
            </w:pPr>
          </w:p>
        </w:tc>
        <w:tc>
          <w:tcPr>
            <w:tcW w:w="577" w:type="dxa"/>
            <w:tcBorders>
              <w:top w:val="single" w:sz="4" w:space="0" w:color="auto"/>
              <w:left w:val="single" w:sz="4" w:space="0" w:color="auto"/>
              <w:bottom w:val="single" w:sz="4" w:space="0" w:color="auto"/>
              <w:right w:val="single" w:sz="4" w:space="0" w:color="auto"/>
            </w:tcBorders>
            <w:vAlign w:val="center"/>
          </w:tcPr>
          <w:p w14:paraId="42104C00" w14:textId="77777777" w:rsidR="00D75730" w:rsidRPr="00BE0A85" w:rsidRDefault="00D75730" w:rsidP="00F36C0E">
            <w:pPr>
              <w:keepNext/>
              <w:keepLines/>
              <w:spacing w:after="0"/>
              <w:jc w:val="center"/>
              <w:rPr>
                <w:ins w:id="287" w:author="Per Lindell" w:date="2020-07-26T14: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0640741F" w14:textId="77777777" w:rsidR="00D75730" w:rsidRPr="00BE0A85" w:rsidRDefault="00D75730" w:rsidP="00F36C0E">
            <w:pPr>
              <w:keepNext/>
              <w:keepLines/>
              <w:spacing w:after="0"/>
              <w:jc w:val="center"/>
              <w:rPr>
                <w:ins w:id="288" w:author="Per Lindell" w:date="2020-07-26T14:26:00Z"/>
                <w:rFonts w:ascii="Arial" w:eastAsia="SimSun" w:hAnsi="Arial"/>
                <w:sz w:val="18"/>
                <w:lang w:val="en-US" w:eastAsia="zh-CN"/>
              </w:rPr>
            </w:pPr>
            <w:ins w:id="289" w:author="Per Lindell" w:date="2020-07-26T14:26:00Z">
              <w:r w:rsidRPr="00A14893">
                <w:rPr>
                  <w:rFonts w:ascii="Arial" w:eastAsia="Times New Roman" w:hAnsi="Arial" w:cs="Arial"/>
                  <w:sz w:val="18"/>
                  <w:szCs w:val="18"/>
                  <w:lang w:val="en-US"/>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71B36DC0" w14:textId="77777777" w:rsidR="00D75730" w:rsidRPr="00F575B4" w:rsidRDefault="00D75730" w:rsidP="00F36C0E">
            <w:pPr>
              <w:keepNext/>
              <w:keepLines/>
              <w:spacing w:after="0"/>
              <w:jc w:val="center"/>
              <w:rPr>
                <w:ins w:id="290" w:author="Per Lindell" w:date="2020-07-26T14:26:00Z"/>
                <w:rFonts w:ascii="Arial" w:eastAsia="SimSun" w:hAnsi="Arial"/>
                <w:sz w:val="18"/>
                <w:lang w:val="en-US" w:eastAsia="zh-CN"/>
              </w:rPr>
            </w:pPr>
            <w:ins w:id="291" w:author="Per Lindell" w:date="2020-07-26T14:26:00Z">
              <w:r w:rsidRPr="00797FC1">
                <w:rPr>
                  <w:rFonts w:ascii="Arial" w:eastAsia="Times New Roman" w:hAnsi="Arial" w:cs="Arial"/>
                  <w:sz w:val="18"/>
                  <w:szCs w:val="18"/>
                  <w:lang w:val="en-US"/>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0B864A33" w14:textId="77777777" w:rsidR="00D75730" w:rsidRPr="00C603CC" w:rsidRDefault="00D75730" w:rsidP="00F36C0E">
            <w:pPr>
              <w:keepNext/>
              <w:keepLines/>
              <w:spacing w:after="0"/>
              <w:jc w:val="center"/>
              <w:rPr>
                <w:ins w:id="292" w:author="Per Lindell" w:date="2020-07-26T14:26:00Z"/>
                <w:rFonts w:ascii="Arial" w:eastAsia="SimSun" w:hAnsi="Arial"/>
                <w:sz w:val="18"/>
                <w:lang w:val="en-US" w:eastAsia="zh-CN"/>
              </w:rPr>
            </w:pPr>
            <w:ins w:id="293" w:author="Per Lindell" w:date="2020-07-26T14:26:00Z">
              <w:r w:rsidRPr="00E40AF5">
                <w:rPr>
                  <w:rFonts w:ascii="Arial" w:eastAsia="Times New Roman" w:hAnsi="Arial" w:cs="Arial"/>
                  <w:sz w:val="18"/>
                  <w:szCs w:val="18"/>
                  <w:lang w:val="en-US"/>
                </w:rPr>
                <w:t>Yes</w:t>
              </w:r>
            </w:ins>
          </w:p>
        </w:tc>
        <w:tc>
          <w:tcPr>
            <w:tcW w:w="631" w:type="dxa"/>
            <w:tcBorders>
              <w:top w:val="single" w:sz="4" w:space="0" w:color="auto"/>
              <w:left w:val="single" w:sz="4" w:space="0" w:color="auto"/>
              <w:bottom w:val="single" w:sz="4" w:space="0" w:color="auto"/>
              <w:right w:val="single" w:sz="4" w:space="0" w:color="auto"/>
            </w:tcBorders>
            <w:vAlign w:val="center"/>
          </w:tcPr>
          <w:p w14:paraId="39D94C49" w14:textId="77777777" w:rsidR="00D75730" w:rsidRPr="003B73E7" w:rsidRDefault="00D75730" w:rsidP="00F36C0E">
            <w:pPr>
              <w:keepNext/>
              <w:keepLines/>
              <w:spacing w:after="0"/>
              <w:jc w:val="center"/>
              <w:rPr>
                <w:ins w:id="294" w:author="Per Lindell" w:date="2020-07-26T14: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60506A7A" w14:textId="77777777" w:rsidR="00D75730" w:rsidRPr="00C603CC" w:rsidRDefault="00D75730" w:rsidP="00F36C0E">
            <w:pPr>
              <w:keepNext/>
              <w:keepLines/>
              <w:spacing w:after="0"/>
              <w:jc w:val="center"/>
              <w:rPr>
                <w:ins w:id="295" w:author="Per Lindell" w:date="2020-07-26T14:26:00Z"/>
                <w:rFonts w:ascii="Arial" w:eastAsia="SimSun" w:hAnsi="Arial"/>
                <w:sz w:val="18"/>
                <w:lang w:val="en-US" w:eastAsia="zh-CN"/>
              </w:rPr>
            </w:pPr>
            <w:ins w:id="296" w:author="Per Lindell" w:date="2020-07-26T14:26:00Z">
              <w:r w:rsidRPr="00FA04BD">
                <w:rPr>
                  <w:rFonts w:ascii="Arial" w:eastAsia="Times New Roman" w:hAnsi="Arial" w:cs="Arial"/>
                  <w:sz w:val="18"/>
                  <w:szCs w:val="18"/>
                  <w:lang w:val="en-US"/>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0811C1FC" w14:textId="77777777" w:rsidR="00D75730" w:rsidRPr="00C603CC" w:rsidRDefault="00D75730" w:rsidP="00F36C0E">
            <w:pPr>
              <w:keepNext/>
              <w:keepLines/>
              <w:spacing w:after="0"/>
              <w:jc w:val="center"/>
              <w:rPr>
                <w:ins w:id="297" w:author="Per Lindell" w:date="2020-07-26T14:26:00Z"/>
                <w:rFonts w:ascii="Arial" w:eastAsia="SimSun" w:hAnsi="Arial"/>
                <w:sz w:val="18"/>
                <w:lang w:val="en-US" w:eastAsia="zh-CN"/>
              </w:rPr>
            </w:pPr>
            <w:ins w:id="298" w:author="Per Lindell" w:date="2020-07-26T14:26:00Z">
              <w:r w:rsidRPr="00FA04BD">
                <w:rPr>
                  <w:rFonts w:ascii="Arial" w:eastAsia="Times New Roman" w:hAnsi="Arial" w:cs="Arial"/>
                  <w:sz w:val="18"/>
                  <w:szCs w:val="18"/>
                  <w:lang w:val="en-US"/>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2C4B9719" w14:textId="77777777" w:rsidR="00D75730" w:rsidRPr="00C603CC" w:rsidRDefault="00D75730" w:rsidP="00F36C0E">
            <w:pPr>
              <w:keepNext/>
              <w:keepLines/>
              <w:spacing w:after="0"/>
              <w:jc w:val="center"/>
              <w:rPr>
                <w:ins w:id="299" w:author="Per Lindell" w:date="2020-07-26T14:26:00Z"/>
                <w:rFonts w:ascii="Arial" w:eastAsia="SimSun" w:hAnsi="Arial"/>
                <w:sz w:val="18"/>
                <w:lang w:val="en-US" w:eastAsia="zh-CN"/>
              </w:rPr>
            </w:pPr>
            <w:ins w:id="300" w:author="Per Lindell" w:date="2020-07-26T14:26:00Z">
              <w:r w:rsidRPr="00FA04BD">
                <w:rPr>
                  <w:rFonts w:ascii="Arial" w:eastAsia="Times New Roman" w:hAnsi="Arial" w:cs="Arial"/>
                  <w:sz w:val="18"/>
                  <w:szCs w:val="18"/>
                  <w:lang w:val="en-US"/>
                </w:rPr>
                <w:t>Yes</w:t>
              </w:r>
            </w:ins>
          </w:p>
        </w:tc>
        <w:tc>
          <w:tcPr>
            <w:tcW w:w="567" w:type="dxa"/>
            <w:vMerge/>
            <w:tcBorders>
              <w:left w:val="single" w:sz="4" w:space="0" w:color="auto"/>
              <w:right w:val="single" w:sz="4" w:space="0" w:color="auto"/>
            </w:tcBorders>
            <w:vAlign w:val="center"/>
          </w:tcPr>
          <w:p w14:paraId="6AF0568C" w14:textId="77777777" w:rsidR="00D75730" w:rsidRDefault="00D75730" w:rsidP="00F36C0E">
            <w:pPr>
              <w:keepNext/>
              <w:keepLines/>
              <w:spacing w:after="0"/>
              <w:jc w:val="center"/>
              <w:rPr>
                <w:ins w:id="301" w:author="Per Lindell" w:date="2020-07-26T14:26:00Z"/>
                <w:rFonts w:ascii="Arial" w:hAnsi="Arial"/>
                <w:sz w:val="18"/>
                <w:lang w:val="en-US" w:eastAsia="zh-CN"/>
              </w:rPr>
            </w:pPr>
          </w:p>
        </w:tc>
      </w:tr>
      <w:tr w:rsidR="00D75730" w14:paraId="44FA4294" w14:textId="77777777" w:rsidTr="00E25C39">
        <w:trPr>
          <w:trHeight w:val="125"/>
          <w:ins w:id="302" w:author="Per Lindell" w:date="2020-07-26T14:26:00Z"/>
        </w:trPr>
        <w:tc>
          <w:tcPr>
            <w:tcW w:w="1276" w:type="dxa"/>
            <w:vMerge/>
            <w:tcBorders>
              <w:left w:val="single" w:sz="4" w:space="0" w:color="auto"/>
              <w:bottom w:val="single" w:sz="4" w:space="0" w:color="auto"/>
              <w:right w:val="single" w:sz="4" w:space="0" w:color="auto"/>
            </w:tcBorders>
            <w:vAlign w:val="center"/>
          </w:tcPr>
          <w:p w14:paraId="0F76A82F" w14:textId="77777777" w:rsidR="00D75730" w:rsidRDefault="00D75730" w:rsidP="00F36C0E">
            <w:pPr>
              <w:keepNext/>
              <w:keepLines/>
              <w:spacing w:after="0"/>
              <w:jc w:val="center"/>
              <w:rPr>
                <w:ins w:id="303" w:author="Per Lindell" w:date="2020-07-26T14:26:00Z"/>
                <w:rFonts w:ascii="Arial" w:hAnsi="Arial"/>
                <w:sz w:val="18"/>
                <w:lang w:val="en-US"/>
              </w:rPr>
            </w:pPr>
          </w:p>
        </w:tc>
        <w:tc>
          <w:tcPr>
            <w:tcW w:w="430" w:type="dxa"/>
            <w:vMerge/>
            <w:tcBorders>
              <w:left w:val="single" w:sz="4" w:space="0" w:color="auto"/>
              <w:bottom w:val="single" w:sz="4" w:space="0" w:color="auto"/>
              <w:right w:val="single" w:sz="4" w:space="0" w:color="auto"/>
            </w:tcBorders>
            <w:vAlign w:val="center"/>
          </w:tcPr>
          <w:p w14:paraId="561ECF77" w14:textId="77777777" w:rsidR="00D75730" w:rsidRDefault="00D75730" w:rsidP="00F36C0E">
            <w:pPr>
              <w:keepNext/>
              <w:keepLines/>
              <w:spacing w:after="0"/>
              <w:jc w:val="center"/>
              <w:rPr>
                <w:ins w:id="304" w:author="Per Lindell" w:date="2020-07-26T14:26:00Z"/>
                <w:rFonts w:ascii="Arial" w:hAnsi="Arial"/>
                <w:sz w:val="18"/>
                <w:lang w:val="en-US"/>
              </w:rPr>
            </w:pPr>
          </w:p>
        </w:tc>
        <w:tc>
          <w:tcPr>
            <w:tcW w:w="704" w:type="dxa"/>
            <w:vMerge/>
            <w:tcBorders>
              <w:left w:val="single" w:sz="4" w:space="0" w:color="auto"/>
              <w:bottom w:val="single" w:sz="4" w:space="0" w:color="auto"/>
              <w:right w:val="single" w:sz="4" w:space="0" w:color="auto"/>
            </w:tcBorders>
            <w:vAlign w:val="center"/>
          </w:tcPr>
          <w:p w14:paraId="7709F180" w14:textId="77777777" w:rsidR="00D75730" w:rsidRPr="00BE0A85" w:rsidRDefault="00D75730" w:rsidP="00F36C0E">
            <w:pPr>
              <w:keepNext/>
              <w:keepLines/>
              <w:spacing w:after="0"/>
              <w:jc w:val="center"/>
              <w:rPr>
                <w:ins w:id="305" w:author="Per Lindell" w:date="2020-07-26T14:26:00Z"/>
                <w:rFonts w:ascii="Arial" w:eastAsia="SimSun" w:hAnsi="Arial"/>
                <w:sz w:val="18"/>
                <w:lang w:val="en-US" w:eastAsia="zh-CN"/>
              </w:rPr>
            </w:pPr>
          </w:p>
        </w:tc>
        <w:tc>
          <w:tcPr>
            <w:tcW w:w="713" w:type="dxa"/>
            <w:tcBorders>
              <w:top w:val="single" w:sz="4" w:space="0" w:color="auto"/>
              <w:left w:val="single" w:sz="4" w:space="0" w:color="auto"/>
              <w:bottom w:val="single" w:sz="4" w:space="0" w:color="auto"/>
              <w:right w:val="single" w:sz="4" w:space="0" w:color="auto"/>
            </w:tcBorders>
            <w:vAlign w:val="center"/>
          </w:tcPr>
          <w:p w14:paraId="5382C392" w14:textId="77777777" w:rsidR="00D75730" w:rsidRPr="00BE0A85" w:rsidRDefault="00D75730" w:rsidP="00F36C0E">
            <w:pPr>
              <w:keepNext/>
              <w:keepLines/>
              <w:spacing w:after="0"/>
              <w:jc w:val="center"/>
              <w:rPr>
                <w:ins w:id="306" w:author="Per Lindell" w:date="2020-07-26T14:26:00Z"/>
                <w:rFonts w:ascii="Arial" w:eastAsia="SimSun" w:hAnsi="Arial"/>
                <w:sz w:val="18"/>
                <w:lang w:val="en-US" w:eastAsia="zh-CN"/>
              </w:rPr>
            </w:pPr>
            <w:ins w:id="307" w:author="Per Lindell" w:date="2020-07-26T14:26:00Z">
              <w:r w:rsidRPr="00F171DF">
                <w:rPr>
                  <w:rFonts w:ascii="Arial" w:eastAsia="SimSun" w:hAnsi="Arial"/>
                  <w:sz w:val="18"/>
                  <w:lang w:val="en-US" w:eastAsia="zh-CN"/>
                </w:rPr>
                <w:t>60</w:t>
              </w:r>
            </w:ins>
          </w:p>
        </w:tc>
        <w:tc>
          <w:tcPr>
            <w:tcW w:w="567" w:type="dxa"/>
            <w:tcBorders>
              <w:top w:val="single" w:sz="4" w:space="0" w:color="auto"/>
              <w:left w:val="single" w:sz="4" w:space="0" w:color="auto"/>
              <w:bottom w:val="single" w:sz="4" w:space="0" w:color="auto"/>
              <w:right w:val="single" w:sz="4" w:space="0" w:color="auto"/>
            </w:tcBorders>
            <w:vAlign w:val="center"/>
          </w:tcPr>
          <w:p w14:paraId="5A958C7B" w14:textId="77777777" w:rsidR="00D75730" w:rsidRPr="00BE0A85" w:rsidRDefault="00D75730" w:rsidP="00F36C0E">
            <w:pPr>
              <w:keepNext/>
              <w:keepLines/>
              <w:spacing w:after="0"/>
              <w:jc w:val="center"/>
              <w:rPr>
                <w:ins w:id="308" w:author="Per Lindell" w:date="2020-07-26T14:26:00Z"/>
                <w:rFonts w:ascii="Arial" w:eastAsia="SimSun" w:hAnsi="Arial"/>
                <w:sz w:val="18"/>
                <w:lang w:val="en-US" w:eastAsia="zh-CN"/>
              </w:rPr>
            </w:pPr>
          </w:p>
        </w:tc>
        <w:tc>
          <w:tcPr>
            <w:tcW w:w="552" w:type="dxa"/>
            <w:tcBorders>
              <w:top w:val="single" w:sz="4" w:space="0" w:color="auto"/>
              <w:left w:val="single" w:sz="4" w:space="0" w:color="auto"/>
              <w:bottom w:val="single" w:sz="4" w:space="0" w:color="auto"/>
              <w:right w:val="single" w:sz="4" w:space="0" w:color="auto"/>
            </w:tcBorders>
            <w:vAlign w:val="center"/>
          </w:tcPr>
          <w:p w14:paraId="363B3FB9" w14:textId="77777777" w:rsidR="00D75730" w:rsidRPr="00BE0A85" w:rsidRDefault="00D75730" w:rsidP="00F36C0E">
            <w:pPr>
              <w:keepNext/>
              <w:keepLines/>
              <w:spacing w:after="0"/>
              <w:jc w:val="center"/>
              <w:rPr>
                <w:ins w:id="309" w:author="Per Lindell" w:date="2020-07-26T14:26:00Z"/>
                <w:rFonts w:ascii="Arial" w:eastAsia="SimSun" w:hAnsi="Arial"/>
                <w:sz w:val="18"/>
                <w:lang w:val="en-US" w:eastAsia="zh-CN"/>
              </w:rPr>
            </w:pPr>
            <w:ins w:id="310" w:author="Per Lindell" w:date="2020-07-26T14:26:00Z">
              <w:r w:rsidRPr="00A14893">
                <w:rPr>
                  <w:rFonts w:ascii="Arial" w:eastAsia="Times New Roman" w:hAnsi="Arial" w:cs="Arial"/>
                  <w:sz w:val="18"/>
                  <w:szCs w:val="18"/>
                  <w:lang w:val="en-US"/>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1A086B69" w14:textId="77777777" w:rsidR="00D75730" w:rsidRPr="00BE0A85" w:rsidRDefault="00D75730" w:rsidP="00F36C0E">
            <w:pPr>
              <w:keepNext/>
              <w:keepLines/>
              <w:spacing w:after="0"/>
              <w:jc w:val="center"/>
              <w:rPr>
                <w:ins w:id="311" w:author="Per Lindell" w:date="2020-07-26T14:26:00Z"/>
                <w:rFonts w:ascii="Arial" w:eastAsia="SimSun" w:hAnsi="Arial"/>
                <w:sz w:val="18"/>
                <w:lang w:val="en-US" w:eastAsia="zh-CN"/>
              </w:rPr>
            </w:pPr>
            <w:ins w:id="312" w:author="Per Lindell" w:date="2020-07-26T14:26:00Z">
              <w:r w:rsidRPr="00A14893">
                <w:rPr>
                  <w:rFonts w:ascii="Arial" w:eastAsia="Times New Roman" w:hAnsi="Arial" w:cs="Arial"/>
                  <w:sz w:val="18"/>
                  <w:szCs w:val="18"/>
                  <w:lang w:val="en-US"/>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500D4E65" w14:textId="77777777" w:rsidR="00D75730" w:rsidRPr="00BE0A85" w:rsidRDefault="00D75730" w:rsidP="00F36C0E">
            <w:pPr>
              <w:keepNext/>
              <w:keepLines/>
              <w:spacing w:after="0"/>
              <w:jc w:val="center"/>
              <w:rPr>
                <w:ins w:id="313" w:author="Per Lindell" w:date="2020-07-26T14:26:00Z"/>
                <w:rFonts w:ascii="Arial" w:eastAsia="SimSun" w:hAnsi="Arial"/>
                <w:sz w:val="18"/>
                <w:lang w:val="en-US" w:eastAsia="zh-CN"/>
              </w:rPr>
            </w:pPr>
            <w:ins w:id="314" w:author="Per Lindell" w:date="2020-07-26T14:26:00Z">
              <w:r w:rsidRPr="00A14893">
                <w:rPr>
                  <w:rFonts w:ascii="Arial" w:eastAsia="Times New Roman" w:hAnsi="Arial" w:cs="Arial"/>
                  <w:sz w:val="18"/>
                  <w:szCs w:val="18"/>
                  <w:lang w:val="en-US"/>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29855BD3" w14:textId="77777777" w:rsidR="00D75730" w:rsidRPr="00BE0A85" w:rsidRDefault="00D75730" w:rsidP="00F36C0E">
            <w:pPr>
              <w:keepNext/>
              <w:keepLines/>
              <w:spacing w:after="0"/>
              <w:jc w:val="center"/>
              <w:rPr>
                <w:ins w:id="315" w:author="Per Lindell" w:date="2020-07-26T14:26:00Z"/>
                <w:rFonts w:ascii="Arial" w:eastAsia="SimSun" w:hAnsi="Arial"/>
                <w:sz w:val="18"/>
                <w:lang w:val="en-US" w:eastAsia="zh-CN"/>
              </w:rPr>
            </w:pPr>
          </w:p>
        </w:tc>
        <w:tc>
          <w:tcPr>
            <w:tcW w:w="577" w:type="dxa"/>
            <w:tcBorders>
              <w:top w:val="single" w:sz="4" w:space="0" w:color="auto"/>
              <w:left w:val="single" w:sz="4" w:space="0" w:color="auto"/>
              <w:bottom w:val="single" w:sz="4" w:space="0" w:color="auto"/>
              <w:right w:val="single" w:sz="4" w:space="0" w:color="auto"/>
            </w:tcBorders>
            <w:vAlign w:val="center"/>
          </w:tcPr>
          <w:p w14:paraId="7C206D0A" w14:textId="77777777" w:rsidR="00D75730" w:rsidRPr="00BE0A85" w:rsidRDefault="00D75730" w:rsidP="00F36C0E">
            <w:pPr>
              <w:keepNext/>
              <w:keepLines/>
              <w:spacing w:after="0"/>
              <w:jc w:val="center"/>
              <w:rPr>
                <w:ins w:id="316" w:author="Per Lindell" w:date="2020-07-26T14: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03040C1A" w14:textId="77777777" w:rsidR="00D75730" w:rsidRPr="00BE0A85" w:rsidRDefault="00D75730" w:rsidP="00F36C0E">
            <w:pPr>
              <w:keepNext/>
              <w:keepLines/>
              <w:spacing w:after="0"/>
              <w:jc w:val="center"/>
              <w:rPr>
                <w:ins w:id="317" w:author="Per Lindell" w:date="2020-07-26T14:26:00Z"/>
                <w:rFonts w:ascii="Arial" w:eastAsia="SimSun" w:hAnsi="Arial"/>
                <w:sz w:val="18"/>
                <w:lang w:val="en-US" w:eastAsia="zh-CN"/>
              </w:rPr>
            </w:pPr>
            <w:ins w:id="318" w:author="Per Lindell" w:date="2020-07-26T14:26:00Z">
              <w:r w:rsidRPr="00A14893">
                <w:rPr>
                  <w:rFonts w:ascii="Arial" w:eastAsia="Times New Roman" w:hAnsi="Arial" w:cs="Arial"/>
                  <w:sz w:val="18"/>
                  <w:szCs w:val="18"/>
                  <w:lang w:val="en-US"/>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4D50F179" w14:textId="77777777" w:rsidR="00D75730" w:rsidRPr="00F575B4" w:rsidRDefault="00D75730" w:rsidP="00F36C0E">
            <w:pPr>
              <w:keepNext/>
              <w:keepLines/>
              <w:spacing w:after="0"/>
              <w:jc w:val="center"/>
              <w:rPr>
                <w:ins w:id="319" w:author="Per Lindell" w:date="2020-07-26T14:26:00Z"/>
                <w:rFonts w:ascii="Arial" w:eastAsia="SimSun" w:hAnsi="Arial"/>
                <w:sz w:val="18"/>
                <w:lang w:val="en-US" w:eastAsia="zh-CN"/>
              </w:rPr>
            </w:pPr>
            <w:ins w:id="320" w:author="Per Lindell" w:date="2020-07-26T14:26:00Z">
              <w:r w:rsidRPr="00797FC1">
                <w:rPr>
                  <w:rFonts w:ascii="Arial" w:eastAsia="Times New Roman" w:hAnsi="Arial" w:cs="Arial"/>
                  <w:sz w:val="18"/>
                  <w:szCs w:val="18"/>
                  <w:lang w:val="en-US"/>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354C995C" w14:textId="77777777" w:rsidR="00D75730" w:rsidRPr="00C603CC" w:rsidRDefault="00D75730" w:rsidP="00F36C0E">
            <w:pPr>
              <w:keepNext/>
              <w:keepLines/>
              <w:spacing w:after="0"/>
              <w:jc w:val="center"/>
              <w:rPr>
                <w:ins w:id="321" w:author="Per Lindell" w:date="2020-07-26T14:26:00Z"/>
                <w:rFonts w:ascii="Arial" w:eastAsia="SimSun" w:hAnsi="Arial"/>
                <w:sz w:val="18"/>
                <w:lang w:val="en-US" w:eastAsia="zh-CN"/>
              </w:rPr>
            </w:pPr>
            <w:ins w:id="322" w:author="Per Lindell" w:date="2020-07-26T14:26:00Z">
              <w:r w:rsidRPr="00E40AF5">
                <w:rPr>
                  <w:rFonts w:ascii="Arial" w:eastAsia="Times New Roman" w:hAnsi="Arial" w:cs="Arial"/>
                  <w:sz w:val="18"/>
                  <w:szCs w:val="18"/>
                  <w:lang w:val="en-US"/>
                </w:rPr>
                <w:t>Yes</w:t>
              </w:r>
            </w:ins>
          </w:p>
        </w:tc>
        <w:tc>
          <w:tcPr>
            <w:tcW w:w="631" w:type="dxa"/>
            <w:tcBorders>
              <w:top w:val="single" w:sz="4" w:space="0" w:color="auto"/>
              <w:left w:val="single" w:sz="4" w:space="0" w:color="auto"/>
              <w:bottom w:val="single" w:sz="4" w:space="0" w:color="auto"/>
              <w:right w:val="single" w:sz="4" w:space="0" w:color="auto"/>
            </w:tcBorders>
            <w:vAlign w:val="center"/>
          </w:tcPr>
          <w:p w14:paraId="56A42634" w14:textId="77777777" w:rsidR="00D75730" w:rsidRPr="003B73E7" w:rsidRDefault="00D75730" w:rsidP="00F36C0E">
            <w:pPr>
              <w:keepNext/>
              <w:keepLines/>
              <w:spacing w:after="0"/>
              <w:jc w:val="center"/>
              <w:rPr>
                <w:ins w:id="323" w:author="Per Lindell" w:date="2020-07-26T14: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725A732D" w14:textId="77777777" w:rsidR="00D75730" w:rsidRPr="00C603CC" w:rsidRDefault="00D75730" w:rsidP="00F36C0E">
            <w:pPr>
              <w:keepNext/>
              <w:keepLines/>
              <w:spacing w:after="0"/>
              <w:jc w:val="center"/>
              <w:rPr>
                <w:ins w:id="324" w:author="Per Lindell" w:date="2020-07-26T14:26:00Z"/>
                <w:rFonts w:ascii="Arial" w:eastAsia="SimSun" w:hAnsi="Arial"/>
                <w:sz w:val="18"/>
                <w:lang w:val="en-US" w:eastAsia="zh-CN"/>
              </w:rPr>
            </w:pPr>
            <w:ins w:id="325" w:author="Per Lindell" w:date="2020-07-26T14:26:00Z">
              <w:r w:rsidRPr="00FA04BD">
                <w:rPr>
                  <w:rFonts w:ascii="Arial" w:eastAsia="Times New Roman" w:hAnsi="Arial" w:cs="Arial"/>
                  <w:sz w:val="18"/>
                  <w:szCs w:val="18"/>
                  <w:lang w:val="en-US"/>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130180D5" w14:textId="77777777" w:rsidR="00D75730" w:rsidRPr="00C603CC" w:rsidRDefault="00D75730" w:rsidP="00F36C0E">
            <w:pPr>
              <w:keepNext/>
              <w:keepLines/>
              <w:spacing w:after="0"/>
              <w:jc w:val="center"/>
              <w:rPr>
                <w:ins w:id="326" w:author="Per Lindell" w:date="2020-07-26T14:26:00Z"/>
                <w:rFonts w:ascii="Arial" w:eastAsia="SimSun" w:hAnsi="Arial"/>
                <w:sz w:val="18"/>
                <w:lang w:val="en-US" w:eastAsia="zh-CN"/>
              </w:rPr>
            </w:pPr>
            <w:ins w:id="327" w:author="Per Lindell" w:date="2020-07-26T14:26:00Z">
              <w:r w:rsidRPr="00FA04BD">
                <w:rPr>
                  <w:rFonts w:ascii="Arial" w:eastAsia="Times New Roman" w:hAnsi="Arial" w:cs="Arial"/>
                  <w:sz w:val="18"/>
                  <w:szCs w:val="18"/>
                  <w:lang w:val="en-US"/>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3BB82C0B" w14:textId="77777777" w:rsidR="00D75730" w:rsidRPr="00C603CC" w:rsidRDefault="00D75730" w:rsidP="00F36C0E">
            <w:pPr>
              <w:keepNext/>
              <w:keepLines/>
              <w:spacing w:after="0"/>
              <w:jc w:val="center"/>
              <w:rPr>
                <w:ins w:id="328" w:author="Per Lindell" w:date="2020-07-26T14:26:00Z"/>
                <w:rFonts w:ascii="Arial" w:eastAsia="SimSun" w:hAnsi="Arial"/>
                <w:sz w:val="18"/>
                <w:lang w:val="en-US" w:eastAsia="zh-CN"/>
              </w:rPr>
            </w:pPr>
            <w:ins w:id="329" w:author="Per Lindell" w:date="2020-07-26T14:26:00Z">
              <w:r w:rsidRPr="00FA04BD">
                <w:rPr>
                  <w:rFonts w:ascii="Arial" w:eastAsia="Times New Roman" w:hAnsi="Arial" w:cs="Arial"/>
                  <w:sz w:val="18"/>
                  <w:szCs w:val="18"/>
                  <w:lang w:val="en-US"/>
                </w:rPr>
                <w:t>Yes</w:t>
              </w:r>
            </w:ins>
          </w:p>
        </w:tc>
        <w:tc>
          <w:tcPr>
            <w:tcW w:w="567" w:type="dxa"/>
            <w:vMerge/>
            <w:tcBorders>
              <w:left w:val="single" w:sz="4" w:space="0" w:color="auto"/>
              <w:bottom w:val="single" w:sz="4" w:space="0" w:color="auto"/>
              <w:right w:val="single" w:sz="4" w:space="0" w:color="auto"/>
            </w:tcBorders>
            <w:vAlign w:val="center"/>
          </w:tcPr>
          <w:p w14:paraId="237E7279" w14:textId="77777777" w:rsidR="00D75730" w:rsidRDefault="00D75730" w:rsidP="00F36C0E">
            <w:pPr>
              <w:keepNext/>
              <w:keepLines/>
              <w:spacing w:after="0"/>
              <w:jc w:val="center"/>
              <w:rPr>
                <w:ins w:id="330" w:author="Per Lindell" w:date="2020-07-26T14:26:00Z"/>
                <w:rFonts w:ascii="Arial" w:hAnsi="Arial"/>
                <w:sz w:val="18"/>
                <w:lang w:val="en-US" w:eastAsia="zh-CN"/>
              </w:rPr>
            </w:pPr>
          </w:p>
        </w:tc>
      </w:tr>
      <w:tr w:rsidR="00D75730" w14:paraId="54EA1739" w14:textId="77777777" w:rsidTr="00E25C39">
        <w:trPr>
          <w:trHeight w:val="125"/>
          <w:ins w:id="331" w:author="Per Lindell" w:date="2020-07-26T14:26:00Z"/>
        </w:trPr>
        <w:tc>
          <w:tcPr>
            <w:tcW w:w="1276" w:type="dxa"/>
            <w:vMerge w:val="restart"/>
            <w:tcBorders>
              <w:top w:val="single" w:sz="4" w:space="0" w:color="auto"/>
              <w:left w:val="single" w:sz="4" w:space="0" w:color="auto"/>
              <w:right w:val="single" w:sz="4" w:space="0" w:color="auto"/>
            </w:tcBorders>
            <w:vAlign w:val="center"/>
          </w:tcPr>
          <w:p w14:paraId="4FD91190" w14:textId="54AAFD01" w:rsidR="00D75730" w:rsidRDefault="006448E2" w:rsidP="00F36C0E">
            <w:pPr>
              <w:keepNext/>
              <w:keepLines/>
              <w:spacing w:after="0"/>
              <w:jc w:val="center"/>
              <w:rPr>
                <w:ins w:id="332" w:author="Per Lindell" w:date="2020-07-26T14:26:00Z"/>
                <w:rFonts w:ascii="Arial" w:hAnsi="Arial"/>
                <w:sz w:val="18"/>
                <w:lang w:val="en-US"/>
              </w:rPr>
            </w:pPr>
            <w:ins w:id="333" w:author="Per Lindell" w:date="2020-07-26T14:28:00Z">
              <w:r w:rsidRPr="006448E2">
                <w:rPr>
                  <w:rFonts w:ascii="Arial" w:eastAsia="SimSun" w:hAnsi="Arial"/>
                  <w:sz w:val="18"/>
                  <w:lang w:val="en-US" w:eastAsia="zh-CN"/>
                </w:rPr>
                <w:t>CA_n25A-n48(2A)</w:t>
              </w:r>
            </w:ins>
          </w:p>
        </w:tc>
        <w:tc>
          <w:tcPr>
            <w:tcW w:w="430" w:type="dxa"/>
            <w:vMerge w:val="restart"/>
            <w:tcBorders>
              <w:top w:val="single" w:sz="4" w:space="0" w:color="auto"/>
              <w:left w:val="single" w:sz="4" w:space="0" w:color="auto"/>
              <w:right w:val="single" w:sz="4" w:space="0" w:color="auto"/>
            </w:tcBorders>
            <w:vAlign w:val="center"/>
          </w:tcPr>
          <w:p w14:paraId="5583AD6F" w14:textId="77777777" w:rsidR="00D75730" w:rsidRDefault="00D75730" w:rsidP="00F36C0E">
            <w:pPr>
              <w:keepNext/>
              <w:keepLines/>
              <w:spacing w:after="0"/>
              <w:jc w:val="center"/>
              <w:rPr>
                <w:ins w:id="334" w:author="Per Lindell" w:date="2020-07-26T14:26:00Z"/>
                <w:rFonts w:ascii="Arial" w:eastAsia="SimSun" w:hAnsi="Arial"/>
                <w:sz w:val="18"/>
                <w:lang w:val="en-US" w:eastAsia="zh-CN"/>
              </w:rPr>
            </w:pPr>
            <w:ins w:id="335" w:author="Per Lindell" w:date="2020-07-26T14:26:00Z">
              <w:r>
                <w:rPr>
                  <w:rFonts w:ascii="Arial" w:eastAsia="SimSun" w:hAnsi="Arial"/>
                  <w:sz w:val="18"/>
                  <w:lang w:val="en-US" w:eastAsia="zh-CN"/>
                </w:rPr>
                <w:t>-</w:t>
              </w:r>
            </w:ins>
          </w:p>
        </w:tc>
        <w:tc>
          <w:tcPr>
            <w:tcW w:w="704" w:type="dxa"/>
            <w:vMerge w:val="restart"/>
            <w:tcBorders>
              <w:top w:val="single" w:sz="4" w:space="0" w:color="auto"/>
              <w:left w:val="single" w:sz="4" w:space="0" w:color="auto"/>
              <w:right w:val="single" w:sz="4" w:space="0" w:color="auto"/>
            </w:tcBorders>
            <w:vAlign w:val="center"/>
          </w:tcPr>
          <w:p w14:paraId="37A15949" w14:textId="77777777" w:rsidR="00D75730" w:rsidRPr="00BE0A85" w:rsidRDefault="00D75730" w:rsidP="00F36C0E">
            <w:pPr>
              <w:keepNext/>
              <w:keepLines/>
              <w:spacing w:after="0"/>
              <w:jc w:val="center"/>
              <w:rPr>
                <w:ins w:id="336" w:author="Per Lindell" w:date="2020-07-26T14:26:00Z"/>
                <w:rFonts w:ascii="Arial" w:eastAsia="SimSun" w:hAnsi="Arial"/>
                <w:sz w:val="18"/>
                <w:lang w:val="en-US" w:eastAsia="zh-CN"/>
              </w:rPr>
            </w:pPr>
            <w:ins w:id="337" w:author="Per Lindell" w:date="2020-07-26T14:26:00Z">
              <w:r>
                <w:rPr>
                  <w:rFonts w:ascii="Arial" w:eastAsia="SimSun" w:hAnsi="Arial"/>
                  <w:sz w:val="18"/>
                  <w:lang w:val="en-US" w:eastAsia="zh-CN"/>
                </w:rPr>
                <w:t>n25</w:t>
              </w:r>
            </w:ins>
          </w:p>
        </w:tc>
        <w:tc>
          <w:tcPr>
            <w:tcW w:w="713" w:type="dxa"/>
            <w:tcBorders>
              <w:top w:val="single" w:sz="4" w:space="0" w:color="auto"/>
              <w:left w:val="single" w:sz="4" w:space="0" w:color="auto"/>
              <w:bottom w:val="single" w:sz="4" w:space="0" w:color="auto"/>
              <w:right w:val="single" w:sz="4" w:space="0" w:color="auto"/>
            </w:tcBorders>
            <w:vAlign w:val="center"/>
          </w:tcPr>
          <w:p w14:paraId="43EB16D1" w14:textId="77777777" w:rsidR="00D75730" w:rsidRPr="003B129C" w:rsidRDefault="00D75730" w:rsidP="00F36C0E">
            <w:pPr>
              <w:keepNext/>
              <w:keepLines/>
              <w:spacing w:after="0"/>
              <w:jc w:val="center"/>
              <w:rPr>
                <w:ins w:id="338" w:author="Per Lindell" w:date="2020-07-26T14:26:00Z"/>
                <w:rFonts w:ascii="Arial" w:eastAsia="SimSun" w:hAnsi="Arial"/>
                <w:sz w:val="18"/>
                <w:lang w:val="en-US" w:eastAsia="zh-CN"/>
              </w:rPr>
            </w:pPr>
            <w:ins w:id="339" w:author="Per Lindell" w:date="2020-07-26T14:26:00Z">
              <w:r w:rsidRPr="003B129C">
                <w:rPr>
                  <w:rFonts w:ascii="Arial" w:eastAsia="SimSun" w:hAnsi="Arial"/>
                  <w:sz w:val="18"/>
                  <w:lang w:val="en-US" w:eastAsia="zh-CN"/>
                </w:rPr>
                <w:t>15</w:t>
              </w:r>
            </w:ins>
          </w:p>
        </w:tc>
        <w:tc>
          <w:tcPr>
            <w:tcW w:w="567" w:type="dxa"/>
            <w:tcBorders>
              <w:top w:val="single" w:sz="4" w:space="0" w:color="auto"/>
              <w:left w:val="single" w:sz="4" w:space="0" w:color="auto"/>
              <w:bottom w:val="single" w:sz="4" w:space="0" w:color="auto"/>
              <w:right w:val="single" w:sz="4" w:space="0" w:color="auto"/>
            </w:tcBorders>
          </w:tcPr>
          <w:p w14:paraId="2CD72CD7" w14:textId="77777777" w:rsidR="00D75730" w:rsidRPr="003B129C" w:rsidRDefault="00D75730" w:rsidP="00F36C0E">
            <w:pPr>
              <w:keepNext/>
              <w:keepLines/>
              <w:spacing w:after="0"/>
              <w:jc w:val="center"/>
              <w:rPr>
                <w:ins w:id="340" w:author="Per Lindell" w:date="2020-07-26T14:26:00Z"/>
                <w:rFonts w:ascii="Arial" w:eastAsia="SimSun" w:hAnsi="Arial"/>
                <w:sz w:val="18"/>
                <w:lang w:val="en-US" w:eastAsia="zh-CN"/>
              </w:rPr>
            </w:pPr>
            <w:ins w:id="341" w:author="Per Lindell" w:date="2020-07-26T14:26:00Z">
              <w:r w:rsidRPr="0083145F">
                <w:rPr>
                  <w:rFonts w:ascii="Arial" w:eastAsia="SimSun" w:hAnsi="Arial"/>
                  <w:sz w:val="18"/>
                  <w:lang w:val="en-US" w:eastAsia="zh-CN"/>
                </w:rPr>
                <w:t>Yes</w:t>
              </w:r>
            </w:ins>
          </w:p>
        </w:tc>
        <w:tc>
          <w:tcPr>
            <w:tcW w:w="552" w:type="dxa"/>
            <w:tcBorders>
              <w:top w:val="single" w:sz="4" w:space="0" w:color="auto"/>
              <w:left w:val="single" w:sz="4" w:space="0" w:color="auto"/>
              <w:bottom w:val="single" w:sz="4" w:space="0" w:color="auto"/>
              <w:right w:val="single" w:sz="4" w:space="0" w:color="auto"/>
            </w:tcBorders>
            <w:vAlign w:val="center"/>
          </w:tcPr>
          <w:p w14:paraId="55DFF092" w14:textId="77777777" w:rsidR="00D75730" w:rsidRPr="003B129C" w:rsidRDefault="00D75730" w:rsidP="00F36C0E">
            <w:pPr>
              <w:keepNext/>
              <w:keepLines/>
              <w:spacing w:after="0"/>
              <w:jc w:val="center"/>
              <w:rPr>
                <w:ins w:id="342" w:author="Per Lindell" w:date="2020-07-26T14:26:00Z"/>
                <w:rFonts w:ascii="Arial" w:eastAsia="SimSun" w:hAnsi="Arial"/>
                <w:sz w:val="18"/>
                <w:lang w:val="en-US" w:eastAsia="zh-CN"/>
              </w:rPr>
            </w:pPr>
            <w:ins w:id="343" w:author="Per Lindell" w:date="2020-07-26T14:26:00Z">
              <w:r w:rsidRPr="0083145F">
                <w:rPr>
                  <w:rFonts w:ascii="Arial" w:eastAsia="SimSun" w:hAnsi="Arial"/>
                  <w:sz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0B1D0149" w14:textId="77777777" w:rsidR="00D75730" w:rsidRPr="003B129C" w:rsidRDefault="00D75730" w:rsidP="00F36C0E">
            <w:pPr>
              <w:keepNext/>
              <w:keepLines/>
              <w:spacing w:after="0"/>
              <w:jc w:val="center"/>
              <w:rPr>
                <w:ins w:id="344" w:author="Per Lindell" w:date="2020-07-26T14:26:00Z"/>
                <w:rFonts w:ascii="Arial" w:eastAsia="SimSun" w:hAnsi="Arial"/>
                <w:sz w:val="18"/>
                <w:lang w:val="en-US" w:eastAsia="zh-CN"/>
              </w:rPr>
            </w:pPr>
            <w:ins w:id="345" w:author="Per Lindell" w:date="2020-07-26T14:26:00Z">
              <w:r w:rsidRPr="0083145F">
                <w:rPr>
                  <w:rFonts w:ascii="Arial" w:eastAsia="SimSun" w:hAnsi="Arial"/>
                  <w:sz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72C704BD" w14:textId="77777777" w:rsidR="00D75730" w:rsidRPr="0083145F" w:rsidRDefault="00D75730" w:rsidP="00F36C0E">
            <w:pPr>
              <w:keepNext/>
              <w:keepLines/>
              <w:spacing w:after="0"/>
              <w:jc w:val="center"/>
              <w:rPr>
                <w:ins w:id="346" w:author="Per Lindell" w:date="2020-07-26T14:26:00Z"/>
                <w:rFonts w:ascii="Arial" w:eastAsia="SimSun" w:hAnsi="Arial"/>
                <w:sz w:val="18"/>
                <w:lang w:val="en-US" w:eastAsia="zh-CN"/>
              </w:rPr>
            </w:pPr>
            <w:ins w:id="347" w:author="Per Lindell" w:date="2020-07-26T14:26:00Z">
              <w:r w:rsidRPr="0083145F">
                <w:rPr>
                  <w:rFonts w:ascii="Arial" w:eastAsia="SimSun" w:hAnsi="Arial"/>
                  <w:sz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580DC1D7" w14:textId="77777777" w:rsidR="00D75730" w:rsidRPr="00BE0A85" w:rsidRDefault="00D75730" w:rsidP="00F36C0E">
            <w:pPr>
              <w:keepNext/>
              <w:keepLines/>
              <w:spacing w:after="0"/>
              <w:jc w:val="center"/>
              <w:rPr>
                <w:ins w:id="348" w:author="Per Lindell" w:date="2020-07-26T14:26:00Z"/>
                <w:rFonts w:ascii="Arial" w:eastAsia="SimSun" w:hAnsi="Arial"/>
                <w:sz w:val="18"/>
                <w:lang w:val="en-US" w:eastAsia="zh-CN"/>
              </w:rPr>
            </w:pPr>
          </w:p>
        </w:tc>
        <w:tc>
          <w:tcPr>
            <w:tcW w:w="577" w:type="dxa"/>
            <w:tcBorders>
              <w:top w:val="single" w:sz="4" w:space="0" w:color="auto"/>
              <w:left w:val="single" w:sz="4" w:space="0" w:color="auto"/>
              <w:bottom w:val="single" w:sz="4" w:space="0" w:color="auto"/>
              <w:right w:val="single" w:sz="4" w:space="0" w:color="auto"/>
            </w:tcBorders>
            <w:vAlign w:val="center"/>
          </w:tcPr>
          <w:p w14:paraId="22D246A0" w14:textId="77777777" w:rsidR="00D75730" w:rsidRPr="00BE0A85" w:rsidRDefault="00D75730" w:rsidP="00F36C0E">
            <w:pPr>
              <w:keepNext/>
              <w:keepLines/>
              <w:spacing w:after="0"/>
              <w:jc w:val="center"/>
              <w:rPr>
                <w:ins w:id="349" w:author="Per Lindell" w:date="2020-07-26T14: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77EC22B7" w14:textId="77777777" w:rsidR="00D75730" w:rsidRPr="00BE0A85" w:rsidRDefault="00D75730" w:rsidP="00F36C0E">
            <w:pPr>
              <w:keepNext/>
              <w:keepLines/>
              <w:spacing w:after="0"/>
              <w:jc w:val="center"/>
              <w:rPr>
                <w:ins w:id="350" w:author="Per Lindell" w:date="2020-07-26T14: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38FCC855" w14:textId="77777777" w:rsidR="00D75730" w:rsidRPr="00C603CC" w:rsidRDefault="00D75730" w:rsidP="00F36C0E">
            <w:pPr>
              <w:keepNext/>
              <w:keepLines/>
              <w:spacing w:after="0"/>
              <w:jc w:val="center"/>
              <w:rPr>
                <w:ins w:id="351" w:author="Per Lindell" w:date="2020-07-26T14: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549E367A" w14:textId="77777777" w:rsidR="00D75730" w:rsidRPr="00C603CC" w:rsidRDefault="00D75730" w:rsidP="00F36C0E">
            <w:pPr>
              <w:keepNext/>
              <w:keepLines/>
              <w:spacing w:after="0"/>
              <w:jc w:val="center"/>
              <w:rPr>
                <w:ins w:id="352" w:author="Per Lindell" w:date="2020-07-26T14:26:00Z"/>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tcPr>
          <w:p w14:paraId="549CB8BE" w14:textId="77777777" w:rsidR="00D75730" w:rsidRPr="00C603CC" w:rsidRDefault="00D75730" w:rsidP="00F36C0E">
            <w:pPr>
              <w:keepNext/>
              <w:keepLines/>
              <w:spacing w:after="0"/>
              <w:jc w:val="center"/>
              <w:rPr>
                <w:ins w:id="353" w:author="Per Lindell" w:date="2020-07-26T14: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1B68235F" w14:textId="77777777" w:rsidR="00D75730" w:rsidRPr="00C603CC" w:rsidRDefault="00D75730" w:rsidP="00F36C0E">
            <w:pPr>
              <w:keepNext/>
              <w:keepLines/>
              <w:spacing w:after="0"/>
              <w:jc w:val="center"/>
              <w:rPr>
                <w:ins w:id="354" w:author="Per Lindell" w:date="2020-07-26T14: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0521BEE5" w14:textId="77777777" w:rsidR="00D75730" w:rsidRPr="00C603CC" w:rsidRDefault="00D75730" w:rsidP="00F36C0E">
            <w:pPr>
              <w:keepNext/>
              <w:keepLines/>
              <w:spacing w:after="0"/>
              <w:jc w:val="center"/>
              <w:rPr>
                <w:ins w:id="355" w:author="Per Lindell" w:date="2020-07-26T14: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7AA50053" w14:textId="77777777" w:rsidR="00D75730" w:rsidRPr="00C603CC" w:rsidRDefault="00D75730" w:rsidP="00F36C0E">
            <w:pPr>
              <w:keepNext/>
              <w:keepLines/>
              <w:spacing w:after="0"/>
              <w:jc w:val="center"/>
              <w:rPr>
                <w:ins w:id="356" w:author="Per Lindell" w:date="2020-07-26T14:26:00Z"/>
                <w:rFonts w:ascii="Arial" w:eastAsia="SimSun" w:hAnsi="Arial"/>
                <w:sz w:val="18"/>
                <w:lang w:val="en-US" w:eastAsia="zh-CN"/>
              </w:rPr>
            </w:pPr>
          </w:p>
        </w:tc>
        <w:tc>
          <w:tcPr>
            <w:tcW w:w="567" w:type="dxa"/>
            <w:vMerge w:val="restart"/>
            <w:tcBorders>
              <w:top w:val="single" w:sz="4" w:space="0" w:color="auto"/>
              <w:left w:val="single" w:sz="4" w:space="0" w:color="auto"/>
              <w:right w:val="single" w:sz="4" w:space="0" w:color="auto"/>
            </w:tcBorders>
            <w:vAlign w:val="center"/>
          </w:tcPr>
          <w:p w14:paraId="270A65A4" w14:textId="77777777" w:rsidR="00D75730" w:rsidRDefault="00D75730" w:rsidP="00F36C0E">
            <w:pPr>
              <w:keepNext/>
              <w:keepLines/>
              <w:spacing w:after="0"/>
              <w:jc w:val="center"/>
              <w:rPr>
                <w:ins w:id="357" w:author="Per Lindell" w:date="2020-07-26T14:26:00Z"/>
                <w:rFonts w:ascii="Arial" w:hAnsi="Arial"/>
                <w:sz w:val="18"/>
                <w:lang w:val="en-US" w:eastAsia="zh-CN"/>
              </w:rPr>
            </w:pPr>
            <w:ins w:id="358" w:author="Per Lindell" w:date="2020-07-26T14:26:00Z">
              <w:r>
                <w:rPr>
                  <w:rFonts w:ascii="Arial" w:hAnsi="Arial"/>
                  <w:sz w:val="18"/>
                  <w:lang w:val="en-US" w:eastAsia="zh-CN"/>
                </w:rPr>
                <w:t>0</w:t>
              </w:r>
            </w:ins>
          </w:p>
        </w:tc>
      </w:tr>
      <w:tr w:rsidR="00D75730" w14:paraId="37C1E944" w14:textId="77777777" w:rsidTr="00E25C39">
        <w:trPr>
          <w:trHeight w:val="125"/>
          <w:ins w:id="359" w:author="Per Lindell" w:date="2020-07-26T14:26:00Z"/>
        </w:trPr>
        <w:tc>
          <w:tcPr>
            <w:tcW w:w="1276" w:type="dxa"/>
            <w:vMerge/>
            <w:tcBorders>
              <w:left w:val="single" w:sz="4" w:space="0" w:color="auto"/>
              <w:right w:val="single" w:sz="4" w:space="0" w:color="auto"/>
            </w:tcBorders>
            <w:vAlign w:val="center"/>
          </w:tcPr>
          <w:p w14:paraId="3389CCF6" w14:textId="77777777" w:rsidR="00D75730" w:rsidRDefault="00D75730" w:rsidP="00F36C0E">
            <w:pPr>
              <w:keepNext/>
              <w:keepLines/>
              <w:spacing w:after="0"/>
              <w:jc w:val="center"/>
              <w:rPr>
                <w:ins w:id="360" w:author="Per Lindell" w:date="2020-07-26T14:26:00Z"/>
                <w:rFonts w:ascii="Arial" w:hAnsi="Arial"/>
                <w:sz w:val="18"/>
                <w:lang w:val="en-US"/>
              </w:rPr>
            </w:pPr>
          </w:p>
        </w:tc>
        <w:tc>
          <w:tcPr>
            <w:tcW w:w="430" w:type="dxa"/>
            <w:vMerge/>
            <w:tcBorders>
              <w:left w:val="single" w:sz="4" w:space="0" w:color="auto"/>
              <w:right w:val="single" w:sz="4" w:space="0" w:color="auto"/>
            </w:tcBorders>
            <w:vAlign w:val="center"/>
          </w:tcPr>
          <w:p w14:paraId="4888B862" w14:textId="77777777" w:rsidR="00D75730" w:rsidRDefault="00D75730" w:rsidP="00F36C0E">
            <w:pPr>
              <w:keepNext/>
              <w:keepLines/>
              <w:spacing w:after="0"/>
              <w:jc w:val="center"/>
              <w:rPr>
                <w:ins w:id="361" w:author="Per Lindell" w:date="2020-07-26T14:26:00Z"/>
                <w:rFonts w:ascii="Arial" w:hAnsi="Arial"/>
                <w:sz w:val="18"/>
                <w:lang w:val="en-US"/>
              </w:rPr>
            </w:pPr>
          </w:p>
        </w:tc>
        <w:tc>
          <w:tcPr>
            <w:tcW w:w="704" w:type="dxa"/>
            <w:vMerge/>
            <w:tcBorders>
              <w:left w:val="single" w:sz="4" w:space="0" w:color="auto"/>
              <w:right w:val="single" w:sz="4" w:space="0" w:color="auto"/>
            </w:tcBorders>
            <w:vAlign w:val="center"/>
          </w:tcPr>
          <w:p w14:paraId="4016583A" w14:textId="77777777" w:rsidR="00D75730" w:rsidRPr="00BE0A85" w:rsidRDefault="00D75730" w:rsidP="00F36C0E">
            <w:pPr>
              <w:keepNext/>
              <w:keepLines/>
              <w:spacing w:after="0"/>
              <w:jc w:val="center"/>
              <w:rPr>
                <w:ins w:id="362" w:author="Per Lindell" w:date="2020-07-26T14:26:00Z"/>
                <w:rFonts w:ascii="Arial" w:eastAsia="SimSun" w:hAnsi="Arial"/>
                <w:sz w:val="18"/>
                <w:lang w:val="en-US" w:eastAsia="zh-CN"/>
              </w:rPr>
            </w:pPr>
          </w:p>
        </w:tc>
        <w:tc>
          <w:tcPr>
            <w:tcW w:w="713" w:type="dxa"/>
            <w:tcBorders>
              <w:top w:val="single" w:sz="4" w:space="0" w:color="auto"/>
              <w:left w:val="single" w:sz="4" w:space="0" w:color="auto"/>
              <w:bottom w:val="single" w:sz="4" w:space="0" w:color="auto"/>
              <w:right w:val="single" w:sz="4" w:space="0" w:color="auto"/>
            </w:tcBorders>
            <w:vAlign w:val="center"/>
          </w:tcPr>
          <w:p w14:paraId="34436DA1" w14:textId="77777777" w:rsidR="00D75730" w:rsidRPr="003B129C" w:rsidRDefault="00D75730" w:rsidP="00F36C0E">
            <w:pPr>
              <w:keepNext/>
              <w:keepLines/>
              <w:spacing w:after="0"/>
              <w:jc w:val="center"/>
              <w:rPr>
                <w:ins w:id="363" w:author="Per Lindell" w:date="2020-07-26T14:26:00Z"/>
                <w:rFonts w:ascii="Arial" w:eastAsia="SimSun" w:hAnsi="Arial"/>
                <w:sz w:val="18"/>
                <w:lang w:val="en-US" w:eastAsia="zh-CN"/>
              </w:rPr>
            </w:pPr>
            <w:ins w:id="364" w:author="Per Lindell" w:date="2020-07-26T14:26:00Z">
              <w:r w:rsidRPr="003B129C">
                <w:rPr>
                  <w:rFonts w:ascii="Arial" w:eastAsia="SimSun" w:hAnsi="Arial"/>
                  <w:sz w:val="18"/>
                  <w:lang w:val="en-US" w:eastAsia="zh-CN"/>
                </w:rPr>
                <w:t>30</w:t>
              </w:r>
            </w:ins>
          </w:p>
        </w:tc>
        <w:tc>
          <w:tcPr>
            <w:tcW w:w="567" w:type="dxa"/>
            <w:tcBorders>
              <w:top w:val="single" w:sz="4" w:space="0" w:color="auto"/>
              <w:left w:val="single" w:sz="4" w:space="0" w:color="auto"/>
              <w:bottom w:val="single" w:sz="4" w:space="0" w:color="auto"/>
              <w:right w:val="single" w:sz="4" w:space="0" w:color="auto"/>
            </w:tcBorders>
          </w:tcPr>
          <w:p w14:paraId="19D19B0C" w14:textId="77777777" w:rsidR="00D75730" w:rsidRPr="003B129C" w:rsidRDefault="00D75730" w:rsidP="00F36C0E">
            <w:pPr>
              <w:keepNext/>
              <w:keepLines/>
              <w:spacing w:after="0"/>
              <w:jc w:val="center"/>
              <w:rPr>
                <w:ins w:id="365" w:author="Per Lindell" w:date="2020-07-26T14:26:00Z"/>
                <w:rFonts w:ascii="Arial" w:eastAsia="SimSun" w:hAnsi="Arial"/>
                <w:sz w:val="18"/>
                <w:lang w:val="en-US" w:eastAsia="zh-CN"/>
              </w:rPr>
            </w:pPr>
          </w:p>
        </w:tc>
        <w:tc>
          <w:tcPr>
            <w:tcW w:w="552" w:type="dxa"/>
            <w:tcBorders>
              <w:top w:val="single" w:sz="4" w:space="0" w:color="auto"/>
              <w:left w:val="single" w:sz="4" w:space="0" w:color="auto"/>
              <w:bottom w:val="single" w:sz="4" w:space="0" w:color="auto"/>
              <w:right w:val="single" w:sz="4" w:space="0" w:color="auto"/>
            </w:tcBorders>
          </w:tcPr>
          <w:p w14:paraId="1935E1DF" w14:textId="77777777" w:rsidR="00D75730" w:rsidRPr="003B129C" w:rsidRDefault="00D75730" w:rsidP="00F36C0E">
            <w:pPr>
              <w:keepNext/>
              <w:keepLines/>
              <w:spacing w:after="0"/>
              <w:jc w:val="center"/>
              <w:rPr>
                <w:ins w:id="366" w:author="Per Lindell" w:date="2020-07-26T14:26:00Z"/>
                <w:rFonts w:ascii="Arial" w:eastAsia="SimSun" w:hAnsi="Arial"/>
                <w:sz w:val="18"/>
                <w:lang w:val="en-US" w:eastAsia="zh-CN"/>
              </w:rPr>
            </w:pPr>
            <w:ins w:id="367" w:author="Per Lindell" w:date="2020-07-26T14:26:00Z">
              <w:r w:rsidRPr="0083145F">
                <w:rPr>
                  <w:rFonts w:ascii="Arial" w:eastAsia="SimSun" w:hAnsi="Arial"/>
                  <w:sz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4326D891" w14:textId="77777777" w:rsidR="00D75730" w:rsidRPr="003B129C" w:rsidRDefault="00D75730" w:rsidP="00F36C0E">
            <w:pPr>
              <w:keepNext/>
              <w:keepLines/>
              <w:spacing w:after="0"/>
              <w:jc w:val="center"/>
              <w:rPr>
                <w:ins w:id="368" w:author="Per Lindell" w:date="2020-07-26T14:26:00Z"/>
                <w:rFonts w:ascii="Arial" w:eastAsia="SimSun" w:hAnsi="Arial"/>
                <w:sz w:val="18"/>
                <w:lang w:val="en-US" w:eastAsia="zh-CN"/>
              </w:rPr>
            </w:pPr>
            <w:ins w:id="369" w:author="Per Lindell" w:date="2020-07-26T14:26:00Z">
              <w:r w:rsidRPr="0083145F">
                <w:rPr>
                  <w:rFonts w:ascii="Arial" w:eastAsia="SimSun" w:hAnsi="Arial"/>
                  <w:sz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444F0120" w14:textId="77777777" w:rsidR="00D75730" w:rsidRPr="003B129C" w:rsidRDefault="00D75730" w:rsidP="00F36C0E">
            <w:pPr>
              <w:keepNext/>
              <w:keepLines/>
              <w:spacing w:after="0"/>
              <w:jc w:val="center"/>
              <w:rPr>
                <w:ins w:id="370" w:author="Per Lindell" w:date="2020-07-26T14:26:00Z"/>
                <w:rFonts w:ascii="Arial" w:eastAsia="SimSun" w:hAnsi="Arial"/>
                <w:sz w:val="18"/>
                <w:lang w:val="en-US" w:eastAsia="zh-CN"/>
              </w:rPr>
            </w:pPr>
            <w:ins w:id="371" w:author="Per Lindell" w:date="2020-07-26T14:26:00Z">
              <w:r w:rsidRPr="0083145F">
                <w:rPr>
                  <w:rFonts w:ascii="Arial" w:eastAsia="SimSun" w:hAnsi="Arial"/>
                  <w:sz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25EB0949" w14:textId="77777777" w:rsidR="00D75730" w:rsidRPr="00BE0A85" w:rsidRDefault="00D75730" w:rsidP="00F36C0E">
            <w:pPr>
              <w:keepNext/>
              <w:keepLines/>
              <w:spacing w:after="0"/>
              <w:jc w:val="center"/>
              <w:rPr>
                <w:ins w:id="372" w:author="Per Lindell" w:date="2020-07-26T14:26:00Z"/>
                <w:rFonts w:ascii="Arial" w:eastAsia="SimSun" w:hAnsi="Arial"/>
                <w:sz w:val="18"/>
                <w:lang w:val="en-US" w:eastAsia="zh-CN"/>
              </w:rPr>
            </w:pPr>
          </w:p>
        </w:tc>
        <w:tc>
          <w:tcPr>
            <w:tcW w:w="577" w:type="dxa"/>
            <w:tcBorders>
              <w:top w:val="single" w:sz="4" w:space="0" w:color="auto"/>
              <w:left w:val="single" w:sz="4" w:space="0" w:color="auto"/>
              <w:bottom w:val="single" w:sz="4" w:space="0" w:color="auto"/>
              <w:right w:val="single" w:sz="4" w:space="0" w:color="auto"/>
            </w:tcBorders>
            <w:vAlign w:val="center"/>
          </w:tcPr>
          <w:p w14:paraId="44CFF522" w14:textId="77777777" w:rsidR="00D75730" w:rsidRPr="00BE0A85" w:rsidRDefault="00D75730" w:rsidP="00F36C0E">
            <w:pPr>
              <w:keepNext/>
              <w:keepLines/>
              <w:spacing w:after="0"/>
              <w:jc w:val="center"/>
              <w:rPr>
                <w:ins w:id="373" w:author="Per Lindell" w:date="2020-07-26T14: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78FBFB5B" w14:textId="77777777" w:rsidR="00D75730" w:rsidRPr="00BE0A85" w:rsidRDefault="00D75730" w:rsidP="00F36C0E">
            <w:pPr>
              <w:keepNext/>
              <w:keepLines/>
              <w:spacing w:after="0"/>
              <w:jc w:val="center"/>
              <w:rPr>
                <w:ins w:id="374" w:author="Per Lindell" w:date="2020-07-26T14: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75E6C260" w14:textId="77777777" w:rsidR="00D75730" w:rsidRPr="00C603CC" w:rsidRDefault="00D75730" w:rsidP="00F36C0E">
            <w:pPr>
              <w:keepNext/>
              <w:keepLines/>
              <w:spacing w:after="0"/>
              <w:jc w:val="center"/>
              <w:rPr>
                <w:ins w:id="375" w:author="Per Lindell" w:date="2020-07-26T14: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30BBC181" w14:textId="77777777" w:rsidR="00D75730" w:rsidRPr="00C603CC" w:rsidRDefault="00D75730" w:rsidP="00F36C0E">
            <w:pPr>
              <w:keepNext/>
              <w:keepLines/>
              <w:spacing w:after="0"/>
              <w:jc w:val="center"/>
              <w:rPr>
                <w:ins w:id="376" w:author="Per Lindell" w:date="2020-07-26T14:26:00Z"/>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tcPr>
          <w:p w14:paraId="2DFB499B" w14:textId="77777777" w:rsidR="00D75730" w:rsidRPr="00C603CC" w:rsidRDefault="00D75730" w:rsidP="00F36C0E">
            <w:pPr>
              <w:keepNext/>
              <w:keepLines/>
              <w:spacing w:after="0"/>
              <w:jc w:val="center"/>
              <w:rPr>
                <w:ins w:id="377" w:author="Per Lindell" w:date="2020-07-26T14: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1C438DB0" w14:textId="77777777" w:rsidR="00D75730" w:rsidRPr="00C603CC" w:rsidRDefault="00D75730" w:rsidP="00F36C0E">
            <w:pPr>
              <w:keepNext/>
              <w:keepLines/>
              <w:spacing w:after="0"/>
              <w:jc w:val="center"/>
              <w:rPr>
                <w:ins w:id="378" w:author="Per Lindell" w:date="2020-07-26T14: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669F4C43" w14:textId="77777777" w:rsidR="00D75730" w:rsidRPr="00C603CC" w:rsidRDefault="00D75730" w:rsidP="00F36C0E">
            <w:pPr>
              <w:keepNext/>
              <w:keepLines/>
              <w:spacing w:after="0"/>
              <w:jc w:val="center"/>
              <w:rPr>
                <w:ins w:id="379" w:author="Per Lindell" w:date="2020-07-26T14: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083D9071" w14:textId="77777777" w:rsidR="00D75730" w:rsidRPr="00C603CC" w:rsidRDefault="00D75730" w:rsidP="00F36C0E">
            <w:pPr>
              <w:keepNext/>
              <w:keepLines/>
              <w:spacing w:after="0"/>
              <w:jc w:val="center"/>
              <w:rPr>
                <w:ins w:id="380" w:author="Per Lindell" w:date="2020-07-26T14:26:00Z"/>
                <w:rFonts w:ascii="Arial" w:eastAsia="SimSun" w:hAnsi="Arial"/>
                <w:sz w:val="18"/>
                <w:lang w:val="en-US" w:eastAsia="zh-CN"/>
              </w:rPr>
            </w:pPr>
          </w:p>
        </w:tc>
        <w:tc>
          <w:tcPr>
            <w:tcW w:w="567" w:type="dxa"/>
            <w:vMerge/>
            <w:tcBorders>
              <w:left w:val="single" w:sz="4" w:space="0" w:color="auto"/>
              <w:right w:val="single" w:sz="4" w:space="0" w:color="auto"/>
            </w:tcBorders>
            <w:vAlign w:val="center"/>
          </w:tcPr>
          <w:p w14:paraId="3CDAFA52" w14:textId="77777777" w:rsidR="00D75730" w:rsidRDefault="00D75730" w:rsidP="00F36C0E">
            <w:pPr>
              <w:keepNext/>
              <w:keepLines/>
              <w:spacing w:after="0"/>
              <w:jc w:val="center"/>
              <w:rPr>
                <w:ins w:id="381" w:author="Per Lindell" w:date="2020-07-26T14:26:00Z"/>
                <w:rFonts w:ascii="Arial" w:hAnsi="Arial"/>
                <w:sz w:val="18"/>
                <w:lang w:val="en-US" w:eastAsia="zh-CN"/>
              </w:rPr>
            </w:pPr>
          </w:p>
        </w:tc>
      </w:tr>
      <w:tr w:rsidR="00D75730" w14:paraId="11DAEDD1" w14:textId="77777777" w:rsidTr="00E25C39">
        <w:trPr>
          <w:trHeight w:val="125"/>
          <w:ins w:id="382" w:author="Per Lindell" w:date="2020-07-26T14:26:00Z"/>
        </w:trPr>
        <w:tc>
          <w:tcPr>
            <w:tcW w:w="1276" w:type="dxa"/>
            <w:vMerge/>
            <w:tcBorders>
              <w:left w:val="single" w:sz="4" w:space="0" w:color="auto"/>
              <w:right w:val="single" w:sz="4" w:space="0" w:color="auto"/>
            </w:tcBorders>
            <w:vAlign w:val="center"/>
          </w:tcPr>
          <w:p w14:paraId="251EA880" w14:textId="77777777" w:rsidR="00D75730" w:rsidRDefault="00D75730" w:rsidP="00F36C0E">
            <w:pPr>
              <w:keepNext/>
              <w:keepLines/>
              <w:spacing w:after="0"/>
              <w:jc w:val="center"/>
              <w:rPr>
                <w:ins w:id="383" w:author="Per Lindell" w:date="2020-07-26T14:26:00Z"/>
                <w:rFonts w:ascii="Arial" w:hAnsi="Arial"/>
                <w:sz w:val="18"/>
                <w:lang w:val="en-US"/>
              </w:rPr>
            </w:pPr>
          </w:p>
        </w:tc>
        <w:tc>
          <w:tcPr>
            <w:tcW w:w="430" w:type="dxa"/>
            <w:vMerge/>
            <w:tcBorders>
              <w:left w:val="single" w:sz="4" w:space="0" w:color="auto"/>
              <w:right w:val="single" w:sz="4" w:space="0" w:color="auto"/>
            </w:tcBorders>
            <w:vAlign w:val="center"/>
          </w:tcPr>
          <w:p w14:paraId="24330554" w14:textId="77777777" w:rsidR="00D75730" w:rsidRDefault="00D75730" w:rsidP="00F36C0E">
            <w:pPr>
              <w:keepNext/>
              <w:keepLines/>
              <w:spacing w:after="0"/>
              <w:jc w:val="center"/>
              <w:rPr>
                <w:ins w:id="384" w:author="Per Lindell" w:date="2020-07-26T14:26:00Z"/>
                <w:rFonts w:ascii="Arial" w:hAnsi="Arial"/>
                <w:sz w:val="18"/>
                <w:lang w:val="en-US"/>
              </w:rPr>
            </w:pPr>
          </w:p>
        </w:tc>
        <w:tc>
          <w:tcPr>
            <w:tcW w:w="704" w:type="dxa"/>
            <w:vMerge/>
            <w:tcBorders>
              <w:left w:val="single" w:sz="4" w:space="0" w:color="auto"/>
              <w:bottom w:val="single" w:sz="4" w:space="0" w:color="auto"/>
              <w:right w:val="single" w:sz="4" w:space="0" w:color="auto"/>
            </w:tcBorders>
            <w:vAlign w:val="center"/>
          </w:tcPr>
          <w:p w14:paraId="54601E4A" w14:textId="77777777" w:rsidR="00D75730" w:rsidRPr="00BE0A85" w:rsidRDefault="00D75730" w:rsidP="00F36C0E">
            <w:pPr>
              <w:keepNext/>
              <w:keepLines/>
              <w:spacing w:after="0"/>
              <w:jc w:val="center"/>
              <w:rPr>
                <w:ins w:id="385" w:author="Per Lindell" w:date="2020-07-26T14:26:00Z"/>
                <w:rFonts w:ascii="Arial" w:eastAsia="SimSun" w:hAnsi="Arial"/>
                <w:sz w:val="18"/>
                <w:lang w:val="en-US" w:eastAsia="zh-CN"/>
              </w:rPr>
            </w:pPr>
          </w:p>
        </w:tc>
        <w:tc>
          <w:tcPr>
            <w:tcW w:w="713" w:type="dxa"/>
            <w:tcBorders>
              <w:top w:val="single" w:sz="4" w:space="0" w:color="auto"/>
              <w:left w:val="single" w:sz="4" w:space="0" w:color="auto"/>
              <w:bottom w:val="single" w:sz="4" w:space="0" w:color="auto"/>
              <w:right w:val="single" w:sz="4" w:space="0" w:color="auto"/>
            </w:tcBorders>
            <w:vAlign w:val="center"/>
          </w:tcPr>
          <w:p w14:paraId="0676CE42" w14:textId="77777777" w:rsidR="00D75730" w:rsidRPr="003B129C" w:rsidRDefault="00D75730" w:rsidP="00F36C0E">
            <w:pPr>
              <w:keepNext/>
              <w:keepLines/>
              <w:spacing w:after="0"/>
              <w:jc w:val="center"/>
              <w:rPr>
                <w:ins w:id="386" w:author="Per Lindell" w:date="2020-07-26T14:26:00Z"/>
                <w:rFonts w:ascii="Arial" w:eastAsia="SimSun" w:hAnsi="Arial"/>
                <w:sz w:val="18"/>
                <w:lang w:val="en-US" w:eastAsia="zh-CN"/>
              </w:rPr>
            </w:pPr>
            <w:ins w:id="387" w:author="Per Lindell" w:date="2020-07-26T14:26:00Z">
              <w:r w:rsidRPr="003B129C">
                <w:rPr>
                  <w:rFonts w:ascii="Arial" w:eastAsia="SimSun" w:hAnsi="Arial"/>
                  <w:sz w:val="18"/>
                  <w:lang w:val="en-US" w:eastAsia="zh-CN"/>
                </w:rPr>
                <w:t>60</w:t>
              </w:r>
            </w:ins>
          </w:p>
        </w:tc>
        <w:tc>
          <w:tcPr>
            <w:tcW w:w="567" w:type="dxa"/>
            <w:tcBorders>
              <w:top w:val="single" w:sz="4" w:space="0" w:color="auto"/>
              <w:left w:val="single" w:sz="4" w:space="0" w:color="auto"/>
              <w:bottom w:val="single" w:sz="4" w:space="0" w:color="auto"/>
              <w:right w:val="single" w:sz="4" w:space="0" w:color="auto"/>
            </w:tcBorders>
          </w:tcPr>
          <w:p w14:paraId="16D3777F" w14:textId="77777777" w:rsidR="00D75730" w:rsidRPr="003B129C" w:rsidRDefault="00D75730" w:rsidP="00F36C0E">
            <w:pPr>
              <w:keepNext/>
              <w:keepLines/>
              <w:spacing w:after="0"/>
              <w:jc w:val="center"/>
              <w:rPr>
                <w:ins w:id="388" w:author="Per Lindell" w:date="2020-07-26T14:26:00Z"/>
                <w:rFonts w:ascii="Arial" w:eastAsia="SimSun" w:hAnsi="Arial"/>
                <w:sz w:val="18"/>
                <w:lang w:val="en-US" w:eastAsia="zh-CN"/>
              </w:rPr>
            </w:pPr>
          </w:p>
        </w:tc>
        <w:tc>
          <w:tcPr>
            <w:tcW w:w="552" w:type="dxa"/>
            <w:tcBorders>
              <w:top w:val="single" w:sz="4" w:space="0" w:color="auto"/>
              <w:left w:val="single" w:sz="4" w:space="0" w:color="auto"/>
              <w:bottom w:val="single" w:sz="4" w:space="0" w:color="auto"/>
              <w:right w:val="single" w:sz="4" w:space="0" w:color="auto"/>
            </w:tcBorders>
          </w:tcPr>
          <w:p w14:paraId="499BFB7C" w14:textId="77777777" w:rsidR="00D75730" w:rsidRPr="003B129C" w:rsidRDefault="00D75730" w:rsidP="00F36C0E">
            <w:pPr>
              <w:keepNext/>
              <w:keepLines/>
              <w:spacing w:after="0"/>
              <w:jc w:val="center"/>
              <w:rPr>
                <w:ins w:id="389" w:author="Per Lindell" w:date="2020-07-26T14:26:00Z"/>
                <w:rFonts w:ascii="Arial" w:eastAsia="SimSun" w:hAnsi="Arial"/>
                <w:sz w:val="18"/>
                <w:lang w:val="en-US" w:eastAsia="zh-CN"/>
              </w:rPr>
            </w:pPr>
            <w:ins w:id="390" w:author="Per Lindell" w:date="2020-07-26T14:26:00Z">
              <w:r w:rsidRPr="0083145F">
                <w:rPr>
                  <w:rFonts w:ascii="Arial" w:eastAsia="SimSun" w:hAnsi="Arial"/>
                  <w:sz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000B8E4E" w14:textId="77777777" w:rsidR="00D75730" w:rsidRPr="003B129C" w:rsidRDefault="00D75730" w:rsidP="00F36C0E">
            <w:pPr>
              <w:keepNext/>
              <w:keepLines/>
              <w:spacing w:after="0"/>
              <w:jc w:val="center"/>
              <w:rPr>
                <w:ins w:id="391" w:author="Per Lindell" w:date="2020-07-26T14:26:00Z"/>
                <w:rFonts w:ascii="Arial" w:eastAsia="SimSun" w:hAnsi="Arial"/>
                <w:sz w:val="18"/>
                <w:lang w:val="en-US" w:eastAsia="zh-CN"/>
              </w:rPr>
            </w:pPr>
            <w:ins w:id="392" w:author="Per Lindell" w:date="2020-07-26T14:26:00Z">
              <w:r w:rsidRPr="0083145F">
                <w:rPr>
                  <w:rFonts w:ascii="Arial" w:eastAsia="SimSun" w:hAnsi="Arial"/>
                  <w:sz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565EFA09" w14:textId="77777777" w:rsidR="00D75730" w:rsidRPr="003B129C" w:rsidRDefault="00D75730" w:rsidP="00F36C0E">
            <w:pPr>
              <w:keepNext/>
              <w:keepLines/>
              <w:spacing w:after="0"/>
              <w:jc w:val="center"/>
              <w:rPr>
                <w:ins w:id="393" w:author="Per Lindell" w:date="2020-07-26T14:26:00Z"/>
                <w:rFonts w:ascii="Arial" w:eastAsia="SimSun" w:hAnsi="Arial"/>
                <w:sz w:val="18"/>
                <w:lang w:val="en-US" w:eastAsia="zh-CN"/>
              </w:rPr>
            </w:pPr>
            <w:ins w:id="394" w:author="Per Lindell" w:date="2020-07-26T14:26:00Z">
              <w:r w:rsidRPr="0083145F">
                <w:rPr>
                  <w:rFonts w:ascii="Arial" w:eastAsia="SimSun" w:hAnsi="Arial"/>
                  <w:sz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14AB11DA" w14:textId="77777777" w:rsidR="00D75730" w:rsidRPr="00BE0A85" w:rsidRDefault="00D75730" w:rsidP="00F36C0E">
            <w:pPr>
              <w:keepNext/>
              <w:keepLines/>
              <w:spacing w:after="0"/>
              <w:jc w:val="center"/>
              <w:rPr>
                <w:ins w:id="395" w:author="Per Lindell" w:date="2020-07-26T14:26:00Z"/>
                <w:rFonts w:ascii="Arial" w:eastAsia="SimSun" w:hAnsi="Arial"/>
                <w:sz w:val="18"/>
                <w:lang w:val="en-US" w:eastAsia="zh-CN"/>
              </w:rPr>
            </w:pPr>
          </w:p>
        </w:tc>
        <w:tc>
          <w:tcPr>
            <w:tcW w:w="577" w:type="dxa"/>
            <w:tcBorders>
              <w:top w:val="single" w:sz="4" w:space="0" w:color="auto"/>
              <w:left w:val="single" w:sz="4" w:space="0" w:color="auto"/>
              <w:bottom w:val="single" w:sz="4" w:space="0" w:color="auto"/>
              <w:right w:val="single" w:sz="4" w:space="0" w:color="auto"/>
            </w:tcBorders>
            <w:vAlign w:val="center"/>
          </w:tcPr>
          <w:p w14:paraId="01D88C80" w14:textId="77777777" w:rsidR="00D75730" w:rsidRPr="00BE0A85" w:rsidRDefault="00D75730" w:rsidP="00F36C0E">
            <w:pPr>
              <w:keepNext/>
              <w:keepLines/>
              <w:spacing w:after="0"/>
              <w:jc w:val="center"/>
              <w:rPr>
                <w:ins w:id="396" w:author="Per Lindell" w:date="2020-07-26T14: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6B92B5BB" w14:textId="77777777" w:rsidR="00D75730" w:rsidRPr="00BE0A85" w:rsidRDefault="00D75730" w:rsidP="00F36C0E">
            <w:pPr>
              <w:keepNext/>
              <w:keepLines/>
              <w:spacing w:after="0"/>
              <w:jc w:val="center"/>
              <w:rPr>
                <w:ins w:id="397" w:author="Per Lindell" w:date="2020-07-26T14: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7652BFB8" w14:textId="77777777" w:rsidR="00D75730" w:rsidRPr="00C603CC" w:rsidRDefault="00D75730" w:rsidP="00F36C0E">
            <w:pPr>
              <w:keepNext/>
              <w:keepLines/>
              <w:spacing w:after="0"/>
              <w:jc w:val="center"/>
              <w:rPr>
                <w:ins w:id="398" w:author="Per Lindell" w:date="2020-07-26T14: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5F91DF44" w14:textId="77777777" w:rsidR="00D75730" w:rsidRPr="00C603CC" w:rsidRDefault="00D75730" w:rsidP="00F36C0E">
            <w:pPr>
              <w:keepNext/>
              <w:keepLines/>
              <w:spacing w:after="0"/>
              <w:jc w:val="center"/>
              <w:rPr>
                <w:ins w:id="399" w:author="Per Lindell" w:date="2020-07-26T14:26:00Z"/>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tcPr>
          <w:p w14:paraId="7A2F236B" w14:textId="77777777" w:rsidR="00D75730" w:rsidRPr="00C603CC" w:rsidRDefault="00D75730" w:rsidP="00F36C0E">
            <w:pPr>
              <w:keepNext/>
              <w:keepLines/>
              <w:spacing w:after="0"/>
              <w:jc w:val="center"/>
              <w:rPr>
                <w:ins w:id="400" w:author="Per Lindell" w:date="2020-07-26T14: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7D6EB967" w14:textId="77777777" w:rsidR="00D75730" w:rsidRPr="00C603CC" w:rsidRDefault="00D75730" w:rsidP="00F36C0E">
            <w:pPr>
              <w:keepNext/>
              <w:keepLines/>
              <w:spacing w:after="0"/>
              <w:jc w:val="center"/>
              <w:rPr>
                <w:ins w:id="401" w:author="Per Lindell" w:date="2020-07-26T14: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1BCB963D" w14:textId="77777777" w:rsidR="00D75730" w:rsidRPr="00C603CC" w:rsidRDefault="00D75730" w:rsidP="00F36C0E">
            <w:pPr>
              <w:keepNext/>
              <w:keepLines/>
              <w:spacing w:after="0"/>
              <w:jc w:val="center"/>
              <w:rPr>
                <w:ins w:id="402" w:author="Per Lindell" w:date="2020-07-26T14: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6C4F5256" w14:textId="77777777" w:rsidR="00D75730" w:rsidRPr="00C603CC" w:rsidRDefault="00D75730" w:rsidP="00F36C0E">
            <w:pPr>
              <w:keepNext/>
              <w:keepLines/>
              <w:spacing w:after="0"/>
              <w:jc w:val="center"/>
              <w:rPr>
                <w:ins w:id="403" w:author="Per Lindell" w:date="2020-07-26T14:26:00Z"/>
                <w:rFonts w:ascii="Arial" w:eastAsia="SimSun" w:hAnsi="Arial"/>
                <w:sz w:val="18"/>
                <w:lang w:val="en-US" w:eastAsia="zh-CN"/>
              </w:rPr>
            </w:pPr>
          </w:p>
        </w:tc>
        <w:tc>
          <w:tcPr>
            <w:tcW w:w="567" w:type="dxa"/>
            <w:vMerge/>
            <w:tcBorders>
              <w:left w:val="single" w:sz="4" w:space="0" w:color="auto"/>
              <w:right w:val="single" w:sz="4" w:space="0" w:color="auto"/>
            </w:tcBorders>
            <w:vAlign w:val="center"/>
          </w:tcPr>
          <w:p w14:paraId="3A16A594" w14:textId="77777777" w:rsidR="00D75730" w:rsidRDefault="00D75730" w:rsidP="00F36C0E">
            <w:pPr>
              <w:keepNext/>
              <w:keepLines/>
              <w:spacing w:after="0"/>
              <w:jc w:val="center"/>
              <w:rPr>
                <w:ins w:id="404" w:author="Per Lindell" w:date="2020-07-26T14:26:00Z"/>
                <w:rFonts w:ascii="Arial" w:hAnsi="Arial"/>
                <w:sz w:val="18"/>
                <w:lang w:val="en-US" w:eastAsia="zh-CN"/>
              </w:rPr>
            </w:pPr>
          </w:p>
        </w:tc>
      </w:tr>
      <w:tr w:rsidR="006448E2" w14:paraId="44E93ABF" w14:textId="77777777" w:rsidTr="00E25C39">
        <w:trPr>
          <w:trHeight w:val="125"/>
          <w:ins w:id="405" w:author="Per Lindell" w:date="2020-07-26T14:26:00Z"/>
        </w:trPr>
        <w:tc>
          <w:tcPr>
            <w:tcW w:w="1276" w:type="dxa"/>
            <w:vMerge/>
            <w:tcBorders>
              <w:left w:val="single" w:sz="4" w:space="0" w:color="auto"/>
              <w:right w:val="single" w:sz="4" w:space="0" w:color="auto"/>
            </w:tcBorders>
            <w:vAlign w:val="center"/>
          </w:tcPr>
          <w:p w14:paraId="16E2369B" w14:textId="77777777" w:rsidR="006448E2" w:rsidRDefault="006448E2" w:rsidP="00F36C0E">
            <w:pPr>
              <w:keepNext/>
              <w:keepLines/>
              <w:spacing w:after="0"/>
              <w:jc w:val="center"/>
              <w:rPr>
                <w:ins w:id="406" w:author="Per Lindell" w:date="2020-07-26T14:26:00Z"/>
                <w:rFonts w:ascii="Arial" w:hAnsi="Arial"/>
                <w:sz w:val="18"/>
                <w:lang w:val="en-US"/>
              </w:rPr>
            </w:pPr>
          </w:p>
        </w:tc>
        <w:tc>
          <w:tcPr>
            <w:tcW w:w="430" w:type="dxa"/>
            <w:vMerge/>
            <w:tcBorders>
              <w:left w:val="single" w:sz="4" w:space="0" w:color="auto"/>
              <w:right w:val="single" w:sz="4" w:space="0" w:color="auto"/>
            </w:tcBorders>
            <w:vAlign w:val="center"/>
          </w:tcPr>
          <w:p w14:paraId="7F559D50" w14:textId="77777777" w:rsidR="006448E2" w:rsidRDefault="006448E2" w:rsidP="00F36C0E">
            <w:pPr>
              <w:keepNext/>
              <w:keepLines/>
              <w:spacing w:after="0"/>
              <w:jc w:val="center"/>
              <w:rPr>
                <w:ins w:id="407" w:author="Per Lindell" w:date="2020-07-26T14:26:00Z"/>
                <w:rFonts w:ascii="Arial" w:hAnsi="Arial"/>
                <w:sz w:val="18"/>
                <w:lang w:val="en-US"/>
              </w:rPr>
            </w:pPr>
          </w:p>
        </w:tc>
        <w:tc>
          <w:tcPr>
            <w:tcW w:w="704" w:type="dxa"/>
            <w:tcBorders>
              <w:top w:val="single" w:sz="4" w:space="0" w:color="auto"/>
              <w:left w:val="single" w:sz="4" w:space="0" w:color="auto"/>
              <w:right w:val="single" w:sz="4" w:space="0" w:color="auto"/>
            </w:tcBorders>
            <w:vAlign w:val="center"/>
          </w:tcPr>
          <w:p w14:paraId="1281116F" w14:textId="77777777" w:rsidR="006448E2" w:rsidRPr="00BE0A85" w:rsidRDefault="006448E2" w:rsidP="00F36C0E">
            <w:pPr>
              <w:keepNext/>
              <w:keepLines/>
              <w:spacing w:after="0"/>
              <w:jc w:val="center"/>
              <w:rPr>
                <w:ins w:id="408" w:author="Per Lindell" w:date="2020-07-26T14:26:00Z"/>
                <w:rFonts w:ascii="Arial" w:eastAsia="SimSun" w:hAnsi="Arial"/>
                <w:sz w:val="18"/>
                <w:lang w:val="en-US" w:eastAsia="zh-CN"/>
              </w:rPr>
            </w:pPr>
            <w:ins w:id="409" w:author="Per Lindell" w:date="2020-07-26T14:26:00Z">
              <w:r>
                <w:rPr>
                  <w:rFonts w:ascii="Arial" w:eastAsia="SimSun" w:hAnsi="Arial"/>
                  <w:sz w:val="18"/>
                  <w:lang w:val="en-US" w:eastAsia="zh-CN"/>
                </w:rPr>
                <w:t>n48</w:t>
              </w:r>
            </w:ins>
          </w:p>
        </w:tc>
        <w:tc>
          <w:tcPr>
            <w:tcW w:w="8143" w:type="dxa"/>
            <w:gridSpan w:val="14"/>
            <w:tcBorders>
              <w:top w:val="single" w:sz="4" w:space="0" w:color="auto"/>
              <w:left w:val="single" w:sz="4" w:space="0" w:color="auto"/>
              <w:bottom w:val="single" w:sz="4" w:space="0" w:color="auto"/>
              <w:right w:val="single" w:sz="4" w:space="0" w:color="auto"/>
            </w:tcBorders>
            <w:vAlign w:val="center"/>
          </w:tcPr>
          <w:p w14:paraId="0DD1C09C" w14:textId="10F8B668" w:rsidR="006448E2" w:rsidRPr="00C603CC" w:rsidRDefault="00472023" w:rsidP="00F36C0E">
            <w:pPr>
              <w:keepNext/>
              <w:keepLines/>
              <w:spacing w:after="0"/>
              <w:jc w:val="center"/>
              <w:rPr>
                <w:ins w:id="410" w:author="Per Lindell" w:date="2020-07-26T14:26:00Z"/>
                <w:rFonts w:ascii="Arial" w:eastAsia="SimSun" w:hAnsi="Arial"/>
                <w:sz w:val="18"/>
                <w:lang w:val="en-US" w:eastAsia="zh-CN"/>
              </w:rPr>
            </w:pPr>
            <w:ins w:id="411" w:author="Per Lindell" w:date="2020-07-26T14:31:00Z">
              <w:r w:rsidRPr="00472023">
                <w:rPr>
                  <w:rFonts w:ascii="Arial" w:eastAsia="SimSun" w:hAnsi="Arial"/>
                  <w:sz w:val="18"/>
                  <w:lang w:val="en-US" w:eastAsia="zh-CN"/>
                </w:rPr>
                <w:t>See CA_n48(2A) Bandwidth Combination Set 0 in Table 5.5A.2-1</w:t>
              </w:r>
            </w:ins>
          </w:p>
        </w:tc>
        <w:tc>
          <w:tcPr>
            <w:tcW w:w="567" w:type="dxa"/>
            <w:vMerge/>
            <w:tcBorders>
              <w:left w:val="single" w:sz="4" w:space="0" w:color="auto"/>
              <w:right w:val="single" w:sz="4" w:space="0" w:color="auto"/>
            </w:tcBorders>
            <w:vAlign w:val="center"/>
          </w:tcPr>
          <w:p w14:paraId="42D6C8FC" w14:textId="77777777" w:rsidR="006448E2" w:rsidRDefault="006448E2" w:rsidP="00F36C0E">
            <w:pPr>
              <w:keepNext/>
              <w:keepLines/>
              <w:spacing w:after="0"/>
              <w:jc w:val="center"/>
              <w:rPr>
                <w:ins w:id="412" w:author="Per Lindell" w:date="2020-07-26T14:26:00Z"/>
                <w:rFonts w:ascii="Arial" w:hAnsi="Arial"/>
                <w:sz w:val="18"/>
                <w:lang w:val="en-US" w:eastAsia="zh-CN"/>
              </w:rPr>
            </w:pPr>
          </w:p>
        </w:tc>
      </w:tr>
      <w:tr w:rsidR="00D75730" w14:paraId="77D392B6" w14:textId="77777777" w:rsidTr="00E25C39">
        <w:trPr>
          <w:trHeight w:val="125"/>
          <w:ins w:id="413" w:author="Per Lindell" w:date="2019-12-04T08:24:00Z"/>
        </w:trPr>
        <w:tc>
          <w:tcPr>
            <w:tcW w:w="1276" w:type="dxa"/>
            <w:vMerge w:val="restart"/>
            <w:tcBorders>
              <w:top w:val="single" w:sz="4" w:space="0" w:color="auto"/>
              <w:left w:val="single" w:sz="4" w:space="0" w:color="auto"/>
              <w:right w:val="single" w:sz="4" w:space="0" w:color="auto"/>
            </w:tcBorders>
            <w:vAlign w:val="center"/>
          </w:tcPr>
          <w:p w14:paraId="03C687AA" w14:textId="6D9423F9" w:rsidR="00FD71A4" w:rsidRDefault="006448E2" w:rsidP="0083145F">
            <w:pPr>
              <w:keepNext/>
              <w:keepLines/>
              <w:spacing w:after="0"/>
              <w:jc w:val="center"/>
              <w:rPr>
                <w:ins w:id="414" w:author="Per Lindell" w:date="2019-12-04T08:24:00Z"/>
                <w:rFonts w:ascii="Arial" w:hAnsi="Arial"/>
                <w:sz w:val="18"/>
                <w:lang w:val="en-US"/>
              </w:rPr>
            </w:pPr>
            <w:ins w:id="415" w:author="Per Lindell" w:date="2020-07-26T14:28:00Z">
              <w:r w:rsidRPr="006448E2">
                <w:rPr>
                  <w:rFonts w:ascii="Arial" w:eastAsia="SimSun" w:hAnsi="Arial"/>
                  <w:sz w:val="18"/>
                  <w:lang w:val="en-US" w:eastAsia="zh-CN"/>
                </w:rPr>
                <w:t>CA_n25A-n48C</w:t>
              </w:r>
            </w:ins>
          </w:p>
        </w:tc>
        <w:tc>
          <w:tcPr>
            <w:tcW w:w="430" w:type="dxa"/>
            <w:vMerge w:val="restart"/>
            <w:tcBorders>
              <w:top w:val="single" w:sz="4" w:space="0" w:color="auto"/>
              <w:left w:val="single" w:sz="4" w:space="0" w:color="auto"/>
              <w:right w:val="single" w:sz="4" w:space="0" w:color="auto"/>
            </w:tcBorders>
            <w:vAlign w:val="center"/>
          </w:tcPr>
          <w:p w14:paraId="724F43FF" w14:textId="2C819AEF" w:rsidR="00FD71A4" w:rsidRDefault="00FD71A4" w:rsidP="0083145F">
            <w:pPr>
              <w:keepNext/>
              <w:keepLines/>
              <w:spacing w:after="0"/>
              <w:jc w:val="center"/>
              <w:rPr>
                <w:ins w:id="416" w:author="Per Lindell" w:date="2019-12-04T08:24:00Z"/>
                <w:rFonts w:ascii="Arial" w:eastAsia="SimSun" w:hAnsi="Arial"/>
                <w:sz w:val="18"/>
                <w:lang w:val="en-US" w:eastAsia="zh-CN"/>
              </w:rPr>
            </w:pPr>
            <w:ins w:id="417" w:author="Per Lindell" w:date="2020-01-28T10:34:00Z">
              <w:r>
                <w:rPr>
                  <w:rFonts w:ascii="Arial" w:eastAsia="SimSun" w:hAnsi="Arial"/>
                  <w:sz w:val="18"/>
                  <w:lang w:val="en-US" w:eastAsia="zh-CN"/>
                </w:rPr>
                <w:t>-</w:t>
              </w:r>
            </w:ins>
          </w:p>
        </w:tc>
        <w:tc>
          <w:tcPr>
            <w:tcW w:w="704" w:type="dxa"/>
            <w:vMerge w:val="restart"/>
            <w:tcBorders>
              <w:top w:val="single" w:sz="4" w:space="0" w:color="auto"/>
              <w:left w:val="single" w:sz="4" w:space="0" w:color="auto"/>
              <w:right w:val="single" w:sz="4" w:space="0" w:color="auto"/>
            </w:tcBorders>
            <w:vAlign w:val="center"/>
          </w:tcPr>
          <w:p w14:paraId="65F0732A" w14:textId="6A7776E1" w:rsidR="00FD71A4" w:rsidRPr="00BE0A85" w:rsidRDefault="00FD71A4" w:rsidP="0083145F">
            <w:pPr>
              <w:keepNext/>
              <w:keepLines/>
              <w:spacing w:after="0"/>
              <w:jc w:val="center"/>
              <w:rPr>
                <w:ins w:id="418" w:author="Per Lindell" w:date="2019-12-04T08:24:00Z"/>
                <w:rFonts w:ascii="Arial" w:eastAsia="SimSun" w:hAnsi="Arial"/>
                <w:sz w:val="18"/>
                <w:lang w:val="en-US" w:eastAsia="zh-CN"/>
              </w:rPr>
            </w:pPr>
            <w:ins w:id="419" w:author="Per Lindell" w:date="2020-01-28T10:33:00Z">
              <w:r>
                <w:rPr>
                  <w:rFonts w:ascii="Arial" w:eastAsia="SimSun" w:hAnsi="Arial"/>
                  <w:sz w:val="18"/>
                  <w:lang w:val="en-US" w:eastAsia="zh-CN"/>
                </w:rPr>
                <w:t>n</w:t>
              </w:r>
            </w:ins>
            <w:ins w:id="420" w:author="Per Lindell" w:date="2020-01-29T12:50:00Z">
              <w:r>
                <w:rPr>
                  <w:rFonts w:ascii="Arial" w:eastAsia="SimSun" w:hAnsi="Arial"/>
                  <w:sz w:val="18"/>
                  <w:lang w:val="en-US" w:eastAsia="zh-CN"/>
                </w:rPr>
                <w:t>25</w:t>
              </w:r>
            </w:ins>
          </w:p>
        </w:tc>
        <w:tc>
          <w:tcPr>
            <w:tcW w:w="713" w:type="dxa"/>
            <w:tcBorders>
              <w:top w:val="single" w:sz="4" w:space="0" w:color="auto"/>
              <w:left w:val="single" w:sz="4" w:space="0" w:color="auto"/>
              <w:bottom w:val="single" w:sz="4" w:space="0" w:color="auto"/>
              <w:right w:val="single" w:sz="4" w:space="0" w:color="auto"/>
            </w:tcBorders>
            <w:vAlign w:val="center"/>
          </w:tcPr>
          <w:p w14:paraId="547EF0E4" w14:textId="77777777" w:rsidR="00FD71A4" w:rsidRPr="003B129C" w:rsidRDefault="00FD71A4" w:rsidP="0083145F">
            <w:pPr>
              <w:keepNext/>
              <w:keepLines/>
              <w:spacing w:after="0"/>
              <w:jc w:val="center"/>
              <w:rPr>
                <w:ins w:id="421" w:author="Per Lindell" w:date="2019-12-04T08:24:00Z"/>
                <w:rFonts w:ascii="Arial" w:eastAsia="SimSun" w:hAnsi="Arial"/>
                <w:sz w:val="18"/>
                <w:lang w:val="en-US" w:eastAsia="zh-CN"/>
              </w:rPr>
            </w:pPr>
            <w:ins w:id="422" w:author="Per Lindell" w:date="2019-12-04T08:24:00Z">
              <w:r w:rsidRPr="003B129C">
                <w:rPr>
                  <w:rFonts w:ascii="Arial" w:eastAsia="SimSun" w:hAnsi="Arial"/>
                  <w:sz w:val="18"/>
                  <w:lang w:val="en-US" w:eastAsia="zh-CN"/>
                </w:rPr>
                <w:t>15</w:t>
              </w:r>
            </w:ins>
          </w:p>
        </w:tc>
        <w:tc>
          <w:tcPr>
            <w:tcW w:w="567" w:type="dxa"/>
            <w:tcBorders>
              <w:top w:val="single" w:sz="4" w:space="0" w:color="auto"/>
              <w:left w:val="single" w:sz="4" w:space="0" w:color="auto"/>
              <w:bottom w:val="single" w:sz="4" w:space="0" w:color="auto"/>
              <w:right w:val="single" w:sz="4" w:space="0" w:color="auto"/>
            </w:tcBorders>
          </w:tcPr>
          <w:p w14:paraId="24EC447B" w14:textId="6BEF54A1" w:rsidR="00FD71A4" w:rsidRPr="003B129C" w:rsidRDefault="00FD71A4" w:rsidP="0083145F">
            <w:pPr>
              <w:keepNext/>
              <w:keepLines/>
              <w:spacing w:after="0"/>
              <w:jc w:val="center"/>
              <w:rPr>
                <w:ins w:id="423" w:author="Per Lindell" w:date="2019-12-04T08:24:00Z"/>
                <w:rFonts w:ascii="Arial" w:eastAsia="SimSun" w:hAnsi="Arial"/>
                <w:sz w:val="18"/>
                <w:lang w:val="en-US" w:eastAsia="zh-CN"/>
              </w:rPr>
            </w:pPr>
            <w:ins w:id="424" w:author="Per Lindell" w:date="2020-01-29T12:59:00Z">
              <w:r w:rsidRPr="0083145F">
                <w:rPr>
                  <w:rFonts w:ascii="Arial" w:eastAsia="SimSun" w:hAnsi="Arial"/>
                  <w:sz w:val="18"/>
                  <w:lang w:val="en-US" w:eastAsia="zh-CN"/>
                </w:rPr>
                <w:t>Yes</w:t>
              </w:r>
            </w:ins>
          </w:p>
        </w:tc>
        <w:tc>
          <w:tcPr>
            <w:tcW w:w="552" w:type="dxa"/>
            <w:tcBorders>
              <w:top w:val="single" w:sz="4" w:space="0" w:color="auto"/>
              <w:left w:val="single" w:sz="4" w:space="0" w:color="auto"/>
              <w:bottom w:val="single" w:sz="4" w:space="0" w:color="auto"/>
              <w:right w:val="single" w:sz="4" w:space="0" w:color="auto"/>
            </w:tcBorders>
            <w:vAlign w:val="center"/>
          </w:tcPr>
          <w:p w14:paraId="170BDA82" w14:textId="578EA7C3" w:rsidR="00FD71A4" w:rsidRPr="003B129C" w:rsidRDefault="00FD71A4" w:rsidP="0083145F">
            <w:pPr>
              <w:keepNext/>
              <w:keepLines/>
              <w:spacing w:after="0"/>
              <w:jc w:val="center"/>
              <w:rPr>
                <w:ins w:id="425" w:author="Per Lindell" w:date="2019-12-04T08:24:00Z"/>
                <w:rFonts w:ascii="Arial" w:eastAsia="SimSun" w:hAnsi="Arial"/>
                <w:sz w:val="18"/>
                <w:lang w:val="en-US" w:eastAsia="zh-CN"/>
              </w:rPr>
            </w:pPr>
            <w:ins w:id="426" w:author="Per Lindell" w:date="2020-01-29T12:59:00Z">
              <w:r w:rsidRPr="0083145F">
                <w:rPr>
                  <w:rFonts w:ascii="Arial" w:eastAsia="SimSun" w:hAnsi="Arial"/>
                  <w:sz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3CCA6D11" w14:textId="16C6C6AC" w:rsidR="00FD71A4" w:rsidRPr="003B129C" w:rsidRDefault="00FD71A4" w:rsidP="0083145F">
            <w:pPr>
              <w:keepNext/>
              <w:keepLines/>
              <w:spacing w:after="0"/>
              <w:jc w:val="center"/>
              <w:rPr>
                <w:ins w:id="427" w:author="Per Lindell" w:date="2019-12-04T08:24:00Z"/>
                <w:rFonts w:ascii="Arial" w:eastAsia="SimSun" w:hAnsi="Arial"/>
                <w:sz w:val="18"/>
                <w:lang w:val="en-US" w:eastAsia="zh-CN"/>
              </w:rPr>
            </w:pPr>
            <w:ins w:id="428" w:author="Per Lindell" w:date="2020-01-29T12:59:00Z">
              <w:r w:rsidRPr="0083145F">
                <w:rPr>
                  <w:rFonts w:ascii="Arial" w:eastAsia="SimSun" w:hAnsi="Arial"/>
                  <w:sz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3CC6F5B9" w14:textId="62C07E5D" w:rsidR="00FD71A4" w:rsidRPr="0083145F" w:rsidRDefault="00FD71A4" w:rsidP="0083145F">
            <w:pPr>
              <w:keepNext/>
              <w:keepLines/>
              <w:spacing w:after="0"/>
              <w:jc w:val="center"/>
              <w:rPr>
                <w:ins w:id="429" w:author="Per Lindell" w:date="2019-12-04T08:24:00Z"/>
                <w:rFonts w:ascii="Arial" w:eastAsia="SimSun" w:hAnsi="Arial"/>
                <w:sz w:val="18"/>
                <w:lang w:val="en-US" w:eastAsia="zh-CN"/>
              </w:rPr>
            </w:pPr>
            <w:ins w:id="430" w:author="Per Lindell" w:date="2020-01-29T12:59:00Z">
              <w:r w:rsidRPr="0083145F">
                <w:rPr>
                  <w:rFonts w:ascii="Arial" w:eastAsia="SimSun" w:hAnsi="Arial"/>
                  <w:sz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37CD9E2A" w14:textId="3F8DD7B9" w:rsidR="00FD71A4" w:rsidRPr="00BE0A85" w:rsidRDefault="00FD71A4" w:rsidP="0083145F">
            <w:pPr>
              <w:keepNext/>
              <w:keepLines/>
              <w:spacing w:after="0"/>
              <w:jc w:val="center"/>
              <w:rPr>
                <w:ins w:id="431" w:author="Per Lindell" w:date="2019-12-04T08:24:00Z"/>
                <w:rFonts w:ascii="Arial" w:eastAsia="SimSun" w:hAnsi="Arial"/>
                <w:sz w:val="18"/>
                <w:lang w:val="en-US" w:eastAsia="zh-CN"/>
              </w:rPr>
            </w:pPr>
          </w:p>
        </w:tc>
        <w:tc>
          <w:tcPr>
            <w:tcW w:w="577" w:type="dxa"/>
            <w:tcBorders>
              <w:top w:val="single" w:sz="4" w:space="0" w:color="auto"/>
              <w:left w:val="single" w:sz="4" w:space="0" w:color="auto"/>
              <w:bottom w:val="single" w:sz="4" w:space="0" w:color="auto"/>
              <w:right w:val="single" w:sz="4" w:space="0" w:color="auto"/>
            </w:tcBorders>
            <w:vAlign w:val="center"/>
          </w:tcPr>
          <w:p w14:paraId="66397092" w14:textId="4AF1F697" w:rsidR="00FD71A4" w:rsidRPr="00BE0A85" w:rsidRDefault="00FD71A4" w:rsidP="0083145F">
            <w:pPr>
              <w:keepNext/>
              <w:keepLines/>
              <w:spacing w:after="0"/>
              <w:jc w:val="center"/>
              <w:rPr>
                <w:ins w:id="432" w:author="Per Lindell" w:date="2019-12-04T08:24: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44A07D89" w14:textId="54909D5E" w:rsidR="00FD71A4" w:rsidRPr="00BE0A85" w:rsidRDefault="00FD71A4" w:rsidP="0083145F">
            <w:pPr>
              <w:keepNext/>
              <w:keepLines/>
              <w:spacing w:after="0"/>
              <w:jc w:val="center"/>
              <w:rPr>
                <w:ins w:id="433" w:author="Per Lindell" w:date="2019-12-04T08:24: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5BFCCB35" w14:textId="77777777" w:rsidR="00FD71A4" w:rsidRPr="00C603CC" w:rsidRDefault="00FD71A4" w:rsidP="0083145F">
            <w:pPr>
              <w:keepNext/>
              <w:keepLines/>
              <w:spacing w:after="0"/>
              <w:jc w:val="center"/>
              <w:rPr>
                <w:ins w:id="434" w:author="Per Lindell" w:date="2019-12-04T08:24: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0C0C9350" w14:textId="4E9F4AAF" w:rsidR="00FD71A4" w:rsidRPr="00C603CC" w:rsidRDefault="00FD71A4" w:rsidP="0083145F">
            <w:pPr>
              <w:keepNext/>
              <w:keepLines/>
              <w:spacing w:after="0"/>
              <w:jc w:val="center"/>
              <w:rPr>
                <w:ins w:id="435" w:author="Per Lindell" w:date="2019-12-04T08:24:00Z"/>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tcPr>
          <w:p w14:paraId="55088D94" w14:textId="77777777" w:rsidR="00FD71A4" w:rsidRPr="00C603CC" w:rsidRDefault="00FD71A4" w:rsidP="0083145F">
            <w:pPr>
              <w:keepNext/>
              <w:keepLines/>
              <w:spacing w:after="0"/>
              <w:jc w:val="center"/>
              <w:rPr>
                <w:ins w:id="436" w:author="Per Lindell" w:date="2020-07-26T14:15: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597C1C7B" w14:textId="22BD58E8" w:rsidR="00FD71A4" w:rsidRPr="00C603CC" w:rsidRDefault="00FD71A4" w:rsidP="0083145F">
            <w:pPr>
              <w:keepNext/>
              <w:keepLines/>
              <w:spacing w:after="0"/>
              <w:jc w:val="center"/>
              <w:rPr>
                <w:ins w:id="437" w:author="Per Lindell" w:date="2019-12-04T08:24: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095D9246" w14:textId="77777777" w:rsidR="00FD71A4" w:rsidRPr="00C603CC" w:rsidRDefault="00FD71A4" w:rsidP="0083145F">
            <w:pPr>
              <w:keepNext/>
              <w:keepLines/>
              <w:spacing w:after="0"/>
              <w:jc w:val="center"/>
              <w:rPr>
                <w:ins w:id="438" w:author="Per Lindell" w:date="2019-12-04T08:24: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65C13702" w14:textId="108D5B64" w:rsidR="00FD71A4" w:rsidRPr="00C603CC" w:rsidRDefault="00FD71A4" w:rsidP="0083145F">
            <w:pPr>
              <w:keepNext/>
              <w:keepLines/>
              <w:spacing w:after="0"/>
              <w:jc w:val="center"/>
              <w:rPr>
                <w:ins w:id="439" w:author="Per Lindell" w:date="2019-12-04T08:24:00Z"/>
                <w:rFonts w:ascii="Arial" w:eastAsia="SimSun" w:hAnsi="Arial"/>
                <w:sz w:val="18"/>
                <w:lang w:val="en-US" w:eastAsia="zh-CN"/>
              </w:rPr>
            </w:pPr>
          </w:p>
        </w:tc>
        <w:tc>
          <w:tcPr>
            <w:tcW w:w="567" w:type="dxa"/>
            <w:vMerge w:val="restart"/>
            <w:tcBorders>
              <w:top w:val="single" w:sz="4" w:space="0" w:color="auto"/>
              <w:left w:val="single" w:sz="4" w:space="0" w:color="auto"/>
              <w:right w:val="single" w:sz="4" w:space="0" w:color="auto"/>
            </w:tcBorders>
            <w:vAlign w:val="center"/>
          </w:tcPr>
          <w:p w14:paraId="40682EAE" w14:textId="77777777" w:rsidR="00FD71A4" w:rsidRDefault="00FD71A4" w:rsidP="0083145F">
            <w:pPr>
              <w:keepNext/>
              <w:keepLines/>
              <w:spacing w:after="0"/>
              <w:jc w:val="center"/>
              <w:rPr>
                <w:ins w:id="440" w:author="Per Lindell" w:date="2019-12-04T08:24:00Z"/>
                <w:rFonts w:ascii="Arial" w:hAnsi="Arial"/>
                <w:sz w:val="18"/>
                <w:lang w:val="en-US" w:eastAsia="zh-CN"/>
              </w:rPr>
            </w:pPr>
            <w:ins w:id="441" w:author="Per Lindell" w:date="2019-12-04T08:24:00Z">
              <w:r>
                <w:rPr>
                  <w:rFonts w:ascii="Arial" w:hAnsi="Arial"/>
                  <w:sz w:val="18"/>
                  <w:lang w:val="en-US" w:eastAsia="zh-CN"/>
                </w:rPr>
                <w:t>0</w:t>
              </w:r>
            </w:ins>
          </w:p>
        </w:tc>
      </w:tr>
      <w:tr w:rsidR="00D75730" w14:paraId="0ED37D6B" w14:textId="77777777" w:rsidTr="00E25C39">
        <w:trPr>
          <w:trHeight w:val="125"/>
          <w:ins w:id="442" w:author="Per Lindell" w:date="2019-12-04T08:24:00Z"/>
        </w:trPr>
        <w:tc>
          <w:tcPr>
            <w:tcW w:w="1276" w:type="dxa"/>
            <w:vMerge/>
            <w:tcBorders>
              <w:left w:val="single" w:sz="4" w:space="0" w:color="auto"/>
              <w:right w:val="single" w:sz="4" w:space="0" w:color="auto"/>
            </w:tcBorders>
            <w:vAlign w:val="center"/>
          </w:tcPr>
          <w:p w14:paraId="0AB05797" w14:textId="77777777" w:rsidR="00FD71A4" w:rsidRDefault="00FD71A4" w:rsidP="0083145F">
            <w:pPr>
              <w:keepNext/>
              <w:keepLines/>
              <w:spacing w:after="0"/>
              <w:jc w:val="center"/>
              <w:rPr>
                <w:ins w:id="443" w:author="Per Lindell" w:date="2019-12-04T08:24:00Z"/>
                <w:rFonts w:ascii="Arial" w:hAnsi="Arial"/>
                <w:sz w:val="18"/>
                <w:lang w:val="en-US"/>
              </w:rPr>
            </w:pPr>
          </w:p>
        </w:tc>
        <w:tc>
          <w:tcPr>
            <w:tcW w:w="430" w:type="dxa"/>
            <w:vMerge/>
            <w:tcBorders>
              <w:left w:val="single" w:sz="4" w:space="0" w:color="auto"/>
              <w:right w:val="single" w:sz="4" w:space="0" w:color="auto"/>
            </w:tcBorders>
            <w:vAlign w:val="center"/>
          </w:tcPr>
          <w:p w14:paraId="2A1CFEEB" w14:textId="77777777" w:rsidR="00FD71A4" w:rsidRDefault="00FD71A4" w:rsidP="0083145F">
            <w:pPr>
              <w:keepNext/>
              <w:keepLines/>
              <w:spacing w:after="0"/>
              <w:jc w:val="center"/>
              <w:rPr>
                <w:ins w:id="444" w:author="Per Lindell" w:date="2019-12-04T08:24:00Z"/>
                <w:rFonts w:ascii="Arial" w:hAnsi="Arial"/>
                <w:sz w:val="18"/>
                <w:lang w:val="en-US"/>
              </w:rPr>
            </w:pPr>
          </w:p>
        </w:tc>
        <w:tc>
          <w:tcPr>
            <w:tcW w:w="704" w:type="dxa"/>
            <w:vMerge/>
            <w:tcBorders>
              <w:left w:val="single" w:sz="4" w:space="0" w:color="auto"/>
              <w:right w:val="single" w:sz="4" w:space="0" w:color="auto"/>
            </w:tcBorders>
            <w:vAlign w:val="center"/>
          </w:tcPr>
          <w:p w14:paraId="356C46A7" w14:textId="77777777" w:rsidR="00FD71A4" w:rsidRPr="00BE0A85" w:rsidRDefault="00FD71A4" w:rsidP="0083145F">
            <w:pPr>
              <w:keepNext/>
              <w:keepLines/>
              <w:spacing w:after="0"/>
              <w:jc w:val="center"/>
              <w:rPr>
                <w:ins w:id="445" w:author="Per Lindell" w:date="2019-12-04T08:24:00Z"/>
                <w:rFonts w:ascii="Arial" w:eastAsia="SimSun" w:hAnsi="Arial"/>
                <w:sz w:val="18"/>
                <w:lang w:val="en-US" w:eastAsia="zh-CN"/>
              </w:rPr>
            </w:pPr>
          </w:p>
        </w:tc>
        <w:tc>
          <w:tcPr>
            <w:tcW w:w="713" w:type="dxa"/>
            <w:tcBorders>
              <w:top w:val="single" w:sz="4" w:space="0" w:color="auto"/>
              <w:left w:val="single" w:sz="4" w:space="0" w:color="auto"/>
              <w:bottom w:val="single" w:sz="4" w:space="0" w:color="auto"/>
              <w:right w:val="single" w:sz="4" w:space="0" w:color="auto"/>
            </w:tcBorders>
            <w:vAlign w:val="center"/>
          </w:tcPr>
          <w:p w14:paraId="15DF40DF" w14:textId="77777777" w:rsidR="00FD71A4" w:rsidRPr="003B129C" w:rsidRDefault="00FD71A4" w:rsidP="0083145F">
            <w:pPr>
              <w:keepNext/>
              <w:keepLines/>
              <w:spacing w:after="0"/>
              <w:jc w:val="center"/>
              <w:rPr>
                <w:ins w:id="446" w:author="Per Lindell" w:date="2019-12-04T08:24:00Z"/>
                <w:rFonts w:ascii="Arial" w:eastAsia="SimSun" w:hAnsi="Arial"/>
                <w:sz w:val="18"/>
                <w:lang w:val="en-US" w:eastAsia="zh-CN"/>
              </w:rPr>
            </w:pPr>
            <w:ins w:id="447" w:author="Per Lindell" w:date="2019-12-04T08:24:00Z">
              <w:r w:rsidRPr="003B129C">
                <w:rPr>
                  <w:rFonts w:ascii="Arial" w:eastAsia="SimSun" w:hAnsi="Arial"/>
                  <w:sz w:val="18"/>
                  <w:lang w:val="en-US" w:eastAsia="zh-CN"/>
                </w:rPr>
                <w:t>30</w:t>
              </w:r>
            </w:ins>
          </w:p>
        </w:tc>
        <w:tc>
          <w:tcPr>
            <w:tcW w:w="567" w:type="dxa"/>
            <w:tcBorders>
              <w:top w:val="single" w:sz="4" w:space="0" w:color="auto"/>
              <w:left w:val="single" w:sz="4" w:space="0" w:color="auto"/>
              <w:bottom w:val="single" w:sz="4" w:space="0" w:color="auto"/>
              <w:right w:val="single" w:sz="4" w:space="0" w:color="auto"/>
            </w:tcBorders>
          </w:tcPr>
          <w:p w14:paraId="30C87A70" w14:textId="77777777" w:rsidR="00FD71A4" w:rsidRPr="003B129C" w:rsidRDefault="00FD71A4" w:rsidP="0083145F">
            <w:pPr>
              <w:keepNext/>
              <w:keepLines/>
              <w:spacing w:after="0"/>
              <w:jc w:val="center"/>
              <w:rPr>
                <w:ins w:id="448" w:author="Per Lindell" w:date="2019-12-04T08:24:00Z"/>
                <w:rFonts w:ascii="Arial" w:eastAsia="SimSun" w:hAnsi="Arial"/>
                <w:sz w:val="18"/>
                <w:lang w:val="en-US" w:eastAsia="zh-CN"/>
              </w:rPr>
            </w:pPr>
          </w:p>
        </w:tc>
        <w:tc>
          <w:tcPr>
            <w:tcW w:w="552" w:type="dxa"/>
            <w:tcBorders>
              <w:top w:val="single" w:sz="4" w:space="0" w:color="auto"/>
              <w:left w:val="single" w:sz="4" w:space="0" w:color="auto"/>
              <w:bottom w:val="single" w:sz="4" w:space="0" w:color="auto"/>
              <w:right w:val="single" w:sz="4" w:space="0" w:color="auto"/>
            </w:tcBorders>
          </w:tcPr>
          <w:p w14:paraId="160DE2D9" w14:textId="70D8B3DC" w:rsidR="00FD71A4" w:rsidRPr="003B129C" w:rsidRDefault="00FD71A4" w:rsidP="0083145F">
            <w:pPr>
              <w:keepNext/>
              <w:keepLines/>
              <w:spacing w:after="0"/>
              <w:jc w:val="center"/>
              <w:rPr>
                <w:ins w:id="449" w:author="Per Lindell" w:date="2019-12-04T08:24:00Z"/>
                <w:rFonts w:ascii="Arial" w:eastAsia="SimSun" w:hAnsi="Arial"/>
                <w:sz w:val="18"/>
                <w:lang w:val="en-US" w:eastAsia="zh-CN"/>
              </w:rPr>
            </w:pPr>
            <w:ins w:id="450" w:author="Per Lindell" w:date="2020-01-29T12:59:00Z">
              <w:r w:rsidRPr="0083145F">
                <w:rPr>
                  <w:rFonts w:ascii="Arial" w:eastAsia="SimSun" w:hAnsi="Arial"/>
                  <w:sz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2DC44F3D" w14:textId="447900C6" w:rsidR="00FD71A4" w:rsidRPr="003B129C" w:rsidRDefault="00FD71A4" w:rsidP="0083145F">
            <w:pPr>
              <w:keepNext/>
              <w:keepLines/>
              <w:spacing w:after="0"/>
              <w:jc w:val="center"/>
              <w:rPr>
                <w:ins w:id="451" w:author="Per Lindell" w:date="2019-12-04T08:24:00Z"/>
                <w:rFonts w:ascii="Arial" w:eastAsia="SimSun" w:hAnsi="Arial"/>
                <w:sz w:val="18"/>
                <w:lang w:val="en-US" w:eastAsia="zh-CN"/>
              </w:rPr>
            </w:pPr>
            <w:ins w:id="452" w:author="Per Lindell" w:date="2020-01-29T12:59:00Z">
              <w:r w:rsidRPr="0083145F">
                <w:rPr>
                  <w:rFonts w:ascii="Arial" w:eastAsia="SimSun" w:hAnsi="Arial"/>
                  <w:sz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5F2097AC" w14:textId="711F7D86" w:rsidR="00FD71A4" w:rsidRPr="003B129C" w:rsidRDefault="00FD71A4" w:rsidP="0083145F">
            <w:pPr>
              <w:keepNext/>
              <w:keepLines/>
              <w:spacing w:after="0"/>
              <w:jc w:val="center"/>
              <w:rPr>
                <w:ins w:id="453" w:author="Per Lindell" w:date="2019-12-04T08:24:00Z"/>
                <w:rFonts w:ascii="Arial" w:eastAsia="SimSun" w:hAnsi="Arial"/>
                <w:sz w:val="18"/>
                <w:lang w:val="en-US" w:eastAsia="zh-CN"/>
              </w:rPr>
            </w:pPr>
            <w:ins w:id="454" w:author="Per Lindell" w:date="2020-01-29T12:59:00Z">
              <w:r w:rsidRPr="0083145F">
                <w:rPr>
                  <w:rFonts w:ascii="Arial" w:eastAsia="SimSun" w:hAnsi="Arial"/>
                  <w:sz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00678A63" w14:textId="2D137471" w:rsidR="00FD71A4" w:rsidRPr="00BE0A85" w:rsidRDefault="00FD71A4" w:rsidP="0083145F">
            <w:pPr>
              <w:keepNext/>
              <w:keepLines/>
              <w:spacing w:after="0"/>
              <w:jc w:val="center"/>
              <w:rPr>
                <w:ins w:id="455" w:author="Per Lindell" w:date="2019-12-04T08:24:00Z"/>
                <w:rFonts w:ascii="Arial" w:eastAsia="SimSun" w:hAnsi="Arial"/>
                <w:sz w:val="18"/>
                <w:lang w:val="en-US" w:eastAsia="zh-CN"/>
              </w:rPr>
            </w:pPr>
          </w:p>
        </w:tc>
        <w:tc>
          <w:tcPr>
            <w:tcW w:w="577" w:type="dxa"/>
            <w:tcBorders>
              <w:top w:val="single" w:sz="4" w:space="0" w:color="auto"/>
              <w:left w:val="single" w:sz="4" w:space="0" w:color="auto"/>
              <w:bottom w:val="single" w:sz="4" w:space="0" w:color="auto"/>
              <w:right w:val="single" w:sz="4" w:space="0" w:color="auto"/>
            </w:tcBorders>
            <w:vAlign w:val="center"/>
          </w:tcPr>
          <w:p w14:paraId="1F34B6D5" w14:textId="0269BA0F" w:rsidR="00FD71A4" w:rsidRPr="00BE0A85" w:rsidRDefault="00FD71A4" w:rsidP="0083145F">
            <w:pPr>
              <w:keepNext/>
              <w:keepLines/>
              <w:spacing w:after="0"/>
              <w:jc w:val="center"/>
              <w:rPr>
                <w:ins w:id="456" w:author="Per Lindell" w:date="2019-12-04T08:24: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4456CC11" w14:textId="3F999804" w:rsidR="00FD71A4" w:rsidRPr="00BE0A85" w:rsidRDefault="00FD71A4" w:rsidP="0083145F">
            <w:pPr>
              <w:keepNext/>
              <w:keepLines/>
              <w:spacing w:after="0"/>
              <w:jc w:val="center"/>
              <w:rPr>
                <w:ins w:id="457" w:author="Per Lindell" w:date="2019-12-04T08:24: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50DF835D" w14:textId="77777777" w:rsidR="00FD71A4" w:rsidRPr="00C603CC" w:rsidRDefault="00FD71A4" w:rsidP="0083145F">
            <w:pPr>
              <w:keepNext/>
              <w:keepLines/>
              <w:spacing w:after="0"/>
              <w:jc w:val="center"/>
              <w:rPr>
                <w:ins w:id="458" w:author="Per Lindell" w:date="2019-12-04T08:24: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29BF62CC" w14:textId="486CF244" w:rsidR="00FD71A4" w:rsidRPr="00C603CC" w:rsidRDefault="00FD71A4" w:rsidP="0083145F">
            <w:pPr>
              <w:keepNext/>
              <w:keepLines/>
              <w:spacing w:after="0"/>
              <w:jc w:val="center"/>
              <w:rPr>
                <w:ins w:id="459" w:author="Per Lindell" w:date="2019-12-04T08:24:00Z"/>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tcPr>
          <w:p w14:paraId="712D26AD" w14:textId="77777777" w:rsidR="00FD71A4" w:rsidRPr="00C603CC" w:rsidRDefault="00FD71A4" w:rsidP="0083145F">
            <w:pPr>
              <w:keepNext/>
              <w:keepLines/>
              <w:spacing w:after="0"/>
              <w:jc w:val="center"/>
              <w:rPr>
                <w:ins w:id="460" w:author="Per Lindell" w:date="2020-07-26T14:15: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2E3E080C" w14:textId="442C43AD" w:rsidR="00FD71A4" w:rsidRPr="00C603CC" w:rsidRDefault="00FD71A4" w:rsidP="0083145F">
            <w:pPr>
              <w:keepNext/>
              <w:keepLines/>
              <w:spacing w:after="0"/>
              <w:jc w:val="center"/>
              <w:rPr>
                <w:ins w:id="461" w:author="Per Lindell" w:date="2019-12-04T08:24: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1CC78955" w14:textId="77777777" w:rsidR="00FD71A4" w:rsidRPr="00C603CC" w:rsidRDefault="00FD71A4" w:rsidP="0083145F">
            <w:pPr>
              <w:keepNext/>
              <w:keepLines/>
              <w:spacing w:after="0"/>
              <w:jc w:val="center"/>
              <w:rPr>
                <w:ins w:id="462" w:author="Per Lindell" w:date="2019-12-04T08:24: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2DEC349B" w14:textId="0818B951" w:rsidR="00FD71A4" w:rsidRPr="00C603CC" w:rsidRDefault="00FD71A4" w:rsidP="0083145F">
            <w:pPr>
              <w:keepNext/>
              <w:keepLines/>
              <w:spacing w:after="0"/>
              <w:jc w:val="center"/>
              <w:rPr>
                <w:ins w:id="463" w:author="Per Lindell" w:date="2019-12-04T08:24:00Z"/>
                <w:rFonts w:ascii="Arial" w:eastAsia="SimSun" w:hAnsi="Arial"/>
                <w:sz w:val="18"/>
                <w:lang w:val="en-US" w:eastAsia="zh-CN"/>
              </w:rPr>
            </w:pPr>
          </w:p>
        </w:tc>
        <w:tc>
          <w:tcPr>
            <w:tcW w:w="567" w:type="dxa"/>
            <w:vMerge/>
            <w:tcBorders>
              <w:left w:val="single" w:sz="4" w:space="0" w:color="auto"/>
              <w:right w:val="single" w:sz="4" w:space="0" w:color="auto"/>
            </w:tcBorders>
            <w:vAlign w:val="center"/>
          </w:tcPr>
          <w:p w14:paraId="59AAF706" w14:textId="77777777" w:rsidR="00FD71A4" w:rsidRDefault="00FD71A4" w:rsidP="0083145F">
            <w:pPr>
              <w:keepNext/>
              <w:keepLines/>
              <w:spacing w:after="0"/>
              <w:jc w:val="center"/>
              <w:rPr>
                <w:ins w:id="464" w:author="Per Lindell" w:date="2019-12-04T08:24:00Z"/>
                <w:rFonts w:ascii="Arial" w:hAnsi="Arial"/>
                <w:sz w:val="18"/>
                <w:lang w:val="en-US" w:eastAsia="zh-CN"/>
              </w:rPr>
            </w:pPr>
          </w:p>
        </w:tc>
      </w:tr>
      <w:tr w:rsidR="00D75730" w14:paraId="42BA1991" w14:textId="77777777" w:rsidTr="00E25C39">
        <w:trPr>
          <w:trHeight w:val="125"/>
          <w:ins w:id="465" w:author="Per Lindell" w:date="2019-12-04T08:24:00Z"/>
        </w:trPr>
        <w:tc>
          <w:tcPr>
            <w:tcW w:w="1276" w:type="dxa"/>
            <w:vMerge/>
            <w:tcBorders>
              <w:left w:val="single" w:sz="4" w:space="0" w:color="auto"/>
              <w:right w:val="single" w:sz="4" w:space="0" w:color="auto"/>
            </w:tcBorders>
            <w:vAlign w:val="center"/>
          </w:tcPr>
          <w:p w14:paraId="627F3C59" w14:textId="77777777" w:rsidR="00FD71A4" w:rsidRDefault="00FD71A4" w:rsidP="0083145F">
            <w:pPr>
              <w:keepNext/>
              <w:keepLines/>
              <w:spacing w:after="0"/>
              <w:jc w:val="center"/>
              <w:rPr>
                <w:ins w:id="466" w:author="Per Lindell" w:date="2019-12-04T08:24:00Z"/>
                <w:rFonts w:ascii="Arial" w:hAnsi="Arial"/>
                <w:sz w:val="18"/>
                <w:lang w:val="en-US"/>
              </w:rPr>
            </w:pPr>
          </w:p>
        </w:tc>
        <w:tc>
          <w:tcPr>
            <w:tcW w:w="430" w:type="dxa"/>
            <w:vMerge/>
            <w:tcBorders>
              <w:left w:val="single" w:sz="4" w:space="0" w:color="auto"/>
              <w:right w:val="single" w:sz="4" w:space="0" w:color="auto"/>
            </w:tcBorders>
            <w:vAlign w:val="center"/>
          </w:tcPr>
          <w:p w14:paraId="463B114D" w14:textId="77777777" w:rsidR="00FD71A4" w:rsidRDefault="00FD71A4" w:rsidP="0083145F">
            <w:pPr>
              <w:keepNext/>
              <w:keepLines/>
              <w:spacing w:after="0"/>
              <w:jc w:val="center"/>
              <w:rPr>
                <w:ins w:id="467" w:author="Per Lindell" w:date="2019-12-04T08:24:00Z"/>
                <w:rFonts w:ascii="Arial" w:hAnsi="Arial"/>
                <w:sz w:val="18"/>
                <w:lang w:val="en-US"/>
              </w:rPr>
            </w:pPr>
          </w:p>
        </w:tc>
        <w:tc>
          <w:tcPr>
            <w:tcW w:w="704" w:type="dxa"/>
            <w:vMerge/>
            <w:tcBorders>
              <w:left w:val="single" w:sz="4" w:space="0" w:color="auto"/>
              <w:bottom w:val="single" w:sz="4" w:space="0" w:color="auto"/>
              <w:right w:val="single" w:sz="4" w:space="0" w:color="auto"/>
            </w:tcBorders>
            <w:vAlign w:val="center"/>
          </w:tcPr>
          <w:p w14:paraId="6313912F" w14:textId="77777777" w:rsidR="00FD71A4" w:rsidRPr="00BE0A85" w:rsidRDefault="00FD71A4" w:rsidP="0083145F">
            <w:pPr>
              <w:keepNext/>
              <w:keepLines/>
              <w:spacing w:after="0"/>
              <w:jc w:val="center"/>
              <w:rPr>
                <w:ins w:id="468" w:author="Per Lindell" w:date="2019-12-04T08:24:00Z"/>
                <w:rFonts w:ascii="Arial" w:eastAsia="SimSun" w:hAnsi="Arial"/>
                <w:sz w:val="18"/>
                <w:lang w:val="en-US" w:eastAsia="zh-CN"/>
              </w:rPr>
            </w:pPr>
          </w:p>
        </w:tc>
        <w:tc>
          <w:tcPr>
            <w:tcW w:w="713" w:type="dxa"/>
            <w:tcBorders>
              <w:top w:val="single" w:sz="4" w:space="0" w:color="auto"/>
              <w:left w:val="single" w:sz="4" w:space="0" w:color="auto"/>
              <w:bottom w:val="single" w:sz="4" w:space="0" w:color="auto"/>
              <w:right w:val="single" w:sz="4" w:space="0" w:color="auto"/>
            </w:tcBorders>
            <w:vAlign w:val="center"/>
          </w:tcPr>
          <w:p w14:paraId="00B5AC98" w14:textId="77777777" w:rsidR="00FD71A4" w:rsidRPr="003B129C" w:rsidRDefault="00FD71A4" w:rsidP="0083145F">
            <w:pPr>
              <w:keepNext/>
              <w:keepLines/>
              <w:spacing w:after="0"/>
              <w:jc w:val="center"/>
              <w:rPr>
                <w:ins w:id="469" w:author="Per Lindell" w:date="2019-12-04T08:24:00Z"/>
                <w:rFonts w:ascii="Arial" w:eastAsia="SimSun" w:hAnsi="Arial"/>
                <w:sz w:val="18"/>
                <w:lang w:val="en-US" w:eastAsia="zh-CN"/>
              </w:rPr>
            </w:pPr>
            <w:ins w:id="470" w:author="Per Lindell" w:date="2019-12-04T08:24:00Z">
              <w:r w:rsidRPr="003B129C">
                <w:rPr>
                  <w:rFonts w:ascii="Arial" w:eastAsia="SimSun" w:hAnsi="Arial"/>
                  <w:sz w:val="18"/>
                  <w:lang w:val="en-US" w:eastAsia="zh-CN"/>
                </w:rPr>
                <w:t>60</w:t>
              </w:r>
            </w:ins>
          </w:p>
        </w:tc>
        <w:tc>
          <w:tcPr>
            <w:tcW w:w="567" w:type="dxa"/>
            <w:tcBorders>
              <w:top w:val="single" w:sz="4" w:space="0" w:color="auto"/>
              <w:left w:val="single" w:sz="4" w:space="0" w:color="auto"/>
              <w:bottom w:val="single" w:sz="4" w:space="0" w:color="auto"/>
              <w:right w:val="single" w:sz="4" w:space="0" w:color="auto"/>
            </w:tcBorders>
          </w:tcPr>
          <w:p w14:paraId="54AAE1A4" w14:textId="77777777" w:rsidR="00FD71A4" w:rsidRPr="003B129C" w:rsidRDefault="00FD71A4" w:rsidP="0083145F">
            <w:pPr>
              <w:keepNext/>
              <w:keepLines/>
              <w:spacing w:after="0"/>
              <w:jc w:val="center"/>
              <w:rPr>
                <w:ins w:id="471" w:author="Per Lindell" w:date="2019-12-04T08:24:00Z"/>
                <w:rFonts w:ascii="Arial" w:eastAsia="SimSun" w:hAnsi="Arial"/>
                <w:sz w:val="18"/>
                <w:lang w:val="en-US" w:eastAsia="zh-CN"/>
              </w:rPr>
            </w:pPr>
          </w:p>
        </w:tc>
        <w:tc>
          <w:tcPr>
            <w:tcW w:w="552" w:type="dxa"/>
            <w:tcBorders>
              <w:top w:val="single" w:sz="4" w:space="0" w:color="auto"/>
              <w:left w:val="single" w:sz="4" w:space="0" w:color="auto"/>
              <w:bottom w:val="single" w:sz="4" w:space="0" w:color="auto"/>
              <w:right w:val="single" w:sz="4" w:space="0" w:color="auto"/>
            </w:tcBorders>
          </w:tcPr>
          <w:p w14:paraId="3A9F20AE" w14:textId="63E63CF0" w:rsidR="00FD71A4" w:rsidRPr="003B129C" w:rsidRDefault="00FD71A4" w:rsidP="0083145F">
            <w:pPr>
              <w:keepNext/>
              <w:keepLines/>
              <w:spacing w:after="0"/>
              <w:jc w:val="center"/>
              <w:rPr>
                <w:ins w:id="472" w:author="Per Lindell" w:date="2019-12-04T08:24:00Z"/>
                <w:rFonts w:ascii="Arial" w:eastAsia="SimSun" w:hAnsi="Arial"/>
                <w:sz w:val="18"/>
                <w:lang w:val="en-US" w:eastAsia="zh-CN"/>
              </w:rPr>
            </w:pPr>
            <w:ins w:id="473" w:author="Per Lindell" w:date="2020-01-29T12:59:00Z">
              <w:r w:rsidRPr="0083145F">
                <w:rPr>
                  <w:rFonts w:ascii="Arial" w:eastAsia="SimSun" w:hAnsi="Arial"/>
                  <w:sz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05B578D3" w14:textId="12BCB8AE" w:rsidR="00FD71A4" w:rsidRPr="003B129C" w:rsidRDefault="00FD71A4" w:rsidP="0083145F">
            <w:pPr>
              <w:keepNext/>
              <w:keepLines/>
              <w:spacing w:after="0"/>
              <w:jc w:val="center"/>
              <w:rPr>
                <w:ins w:id="474" w:author="Per Lindell" w:date="2019-12-04T08:24:00Z"/>
                <w:rFonts w:ascii="Arial" w:eastAsia="SimSun" w:hAnsi="Arial"/>
                <w:sz w:val="18"/>
                <w:lang w:val="en-US" w:eastAsia="zh-CN"/>
              </w:rPr>
            </w:pPr>
            <w:ins w:id="475" w:author="Per Lindell" w:date="2020-01-29T12:59:00Z">
              <w:r w:rsidRPr="0083145F">
                <w:rPr>
                  <w:rFonts w:ascii="Arial" w:eastAsia="SimSun" w:hAnsi="Arial"/>
                  <w:sz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1DE8E051" w14:textId="6D05977E" w:rsidR="00FD71A4" w:rsidRPr="003B129C" w:rsidRDefault="00FD71A4" w:rsidP="0083145F">
            <w:pPr>
              <w:keepNext/>
              <w:keepLines/>
              <w:spacing w:after="0"/>
              <w:jc w:val="center"/>
              <w:rPr>
                <w:ins w:id="476" w:author="Per Lindell" w:date="2019-12-04T08:24:00Z"/>
                <w:rFonts w:ascii="Arial" w:eastAsia="SimSun" w:hAnsi="Arial"/>
                <w:sz w:val="18"/>
                <w:lang w:val="en-US" w:eastAsia="zh-CN"/>
              </w:rPr>
            </w:pPr>
            <w:ins w:id="477" w:author="Per Lindell" w:date="2020-01-29T12:59:00Z">
              <w:r w:rsidRPr="0083145F">
                <w:rPr>
                  <w:rFonts w:ascii="Arial" w:eastAsia="SimSun" w:hAnsi="Arial"/>
                  <w:sz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09F2369B" w14:textId="509C87EB" w:rsidR="00FD71A4" w:rsidRPr="00BE0A85" w:rsidRDefault="00FD71A4" w:rsidP="0083145F">
            <w:pPr>
              <w:keepNext/>
              <w:keepLines/>
              <w:spacing w:after="0"/>
              <w:jc w:val="center"/>
              <w:rPr>
                <w:ins w:id="478" w:author="Per Lindell" w:date="2019-12-04T08:24:00Z"/>
                <w:rFonts w:ascii="Arial" w:eastAsia="SimSun" w:hAnsi="Arial"/>
                <w:sz w:val="18"/>
                <w:lang w:val="en-US" w:eastAsia="zh-CN"/>
              </w:rPr>
            </w:pPr>
          </w:p>
        </w:tc>
        <w:tc>
          <w:tcPr>
            <w:tcW w:w="577" w:type="dxa"/>
            <w:tcBorders>
              <w:top w:val="single" w:sz="4" w:space="0" w:color="auto"/>
              <w:left w:val="single" w:sz="4" w:space="0" w:color="auto"/>
              <w:bottom w:val="single" w:sz="4" w:space="0" w:color="auto"/>
              <w:right w:val="single" w:sz="4" w:space="0" w:color="auto"/>
            </w:tcBorders>
            <w:vAlign w:val="center"/>
          </w:tcPr>
          <w:p w14:paraId="2C258E1C" w14:textId="2C9AFB04" w:rsidR="00FD71A4" w:rsidRPr="00BE0A85" w:rsidRDefault="00FD71A4" w:rsidP="0083145F">
            <w:pPr>
              <w:keepNext/>
              <w:keepLines/>
              <w:spacing w:after="0"/>
              <w:jc w:val="center"/>
              <w:rPr>
                <w:ins w:id="479" w:author="Per Lindell" w:date="2019-12-04T08:24: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37C98BAF" w14:textId="5E66E639" w:rsidR="00FD71A4" w:rsidRPr="00BE0A85" w:rsidRDefault="00FD71A4" w:rsidP="0083145F">
            <w:pPr>
              <w:keepNext/>
              <w:keepLines/>
              <w:spacing w:after="0"/>
              <w:jc w:val="center"/>
              <w:rPr>
                <w:ins w:id="480" w:author="Per Lindell" w:date="2019-12-04T08:24: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4A00854D" w14:textId="77777777" w:rsidR="00FD71A4" w:rsidRPr="00C603CC" w:rsidRDefault="00FD71A4" w:rsidP="0083145F">
            <w:pPr>
              <w:keepNext/>
              <w:keepLines/>
              <w:spacing w:after="0"/>
              <w:jc w:val="center"/>
              <w:rPr>
                <w:ins w:id="481" w:author="Per Lindell" w:date="2019-12-04T08:24: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1106B4D1" w14:textId="4FBD43A1" w:rsidR="00FD71A4" w:rsidRPr="00C603CC" w:rsidRDefault="00FD71A4" w:rsidP="0083145F">
            <w:pPr>
              <w:keepNext/>
              <w:keepLines/>
              <w:spacing w:after="0"/>
              <w:jc w:val="center"/>
              <w:rPr>
                <w:ins w:id="482" w:author="Per Lindell" w:date="2019-12-04T08:24:00Z"/>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tcPr>
          <w:p w14:paraId="487D6F17" w14:textId="77777777" w:rsidR="00FD71A4" w:rsidRPr="00C603CC" w:rsidRDefault="00FD71A4" w:rsidP="0083145F">
            <w:pPr>
              <w:keepNext/>
              <w:keepLines/>
              <w:spacing w:after="0"/>
              <w:jc w:val="center"/>
              <w:rPr>
                <w:ins w:id="483" w:author="Per Lindell" w:date="2020-07-26T14:15: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4953613C" w14:textId="6C31AB16" w:rsidR="00FD71A4" w:rsidRPr="00C603CC" w:rsidRDefault="00FD71A4" w:rsidP="0083145F">
            <w:pPr>
              <w:keepNext/>
              <w:keepLines/>
              <w:spacing w:after="0"/>
              <w:jc w:val="center"/>
              <w:rPr>
                <w:ins w:id="484" w:author="Per Lindell" w:date="2019-12-04T08:24: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1EC61430" w14:textId="77777777" w:rsidR="00FD71A4" w:rsidRPr="00C603CC" w:rsidRDefault="00FD71A4" w:rsidP="0083145F">
            <w:pPr>
              <w:keepNext/>
              <w:keepLines/>
              <w:spacing w:after="0"/>
              <w:jc w:val="center"/>
              <w:rPr>
                <w:ins w:id="485" w:author="Per Lindell" w:date="2019-12-04T08:24: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300143AA" w14:textId="46CA3519" w:rsidR="00FD71A4" w:rsidRPr="00C603CC" w:rsidRDefault="00FD71A4" w:rsidP="0083145F">
            <w:pPr>
              <w:keepNext/>
              <w:keepLines/>
              <w:spacing w:after="0"/>
              <w:jc w:val="center"/>
              <w:rPr>
                <w:ins w:id="486" w:author="Per Lindell" w:date="2019-12-04T08:24:00Z"/>
                <w:rFonts w:ascii="Arial" w:eastAsia="SimSun" w:hAnsi="Arial"/>
                <w:sz w:val="18"/>
                <w:lang w:val="en-US" w:eastAsia="zh-CN"/>
              </w:rPr>
            </w:pPr>
          </w:p>
        </w:tc>
        <w:tc>
          <w:tcPr>
            <w:tcW w:w="567" w:type="dxa"/>
            <w:vMerge/>
            <w:tcBorders>
              <w:left w:val="single" w:sz="4" w:space="0" w:color="auto"/>
              <w:right w:val="single" w:sz="4" w:space="0" w:color="auto"/>
            </w:tcBorders>
            <w:vAlign w:val="center"/>
          </w:tcPr>
          <w:p w14:paraId="3B8D9C83" w14:textId="77777777" w:rsidR="00FD71A4" w:rsidRDefault="00FD71A4" w:rsidP="0083145F">
            <w:pPr>
              <w:keepNext/>
              <w:keepLines/>
              <w:spacing w:after="0"/>
              <w:jc w:val="center"/>
              <w:rPr>
                <w:ins w:id="487" w:author="Per Lindell" w:date="2019-12-04T08:24:00Z"/>
                <w:rFonts w:ascii="Arial" w:hAnsi="Arial"/>
                <w:sz w:val="18"/>
                <w:lang w:val="en-US" w:eastAsia="zh-CN"/>
              </w:rPr>
            </w:pPr>
          </w:p>
        </w:tc>
      </w:tr>
      <w:tr w:rsidR="006448E2" w14:paraId="6CD75939" w14:textId="77777777" w:rsidTr="00E25C39">
        <w:trPr>
          <w:trHeight w:val="125"/>
          <w:ins w:id="488" w:author="Per Lindell" w:date="2019-12-04T08:24:00Z"/>
        </w:trPr>
        <w:tc>
          <w:tcPr>
            <w:tcW w:w="1276" w:type="dxa"/>
            <w:vMerge/>
            <w:tcBorders>
              <w:left w:val="single" w:sz="4" w:space="0" w:color="auto"/>
              <w:right w:val="single" w:sz="4" w:space="0" w:color="auto"/>
            </w:tcBorders>
            <w:vAlign w:val="center"/>
          </w:tcPr>
          <w:p w14:paraId="7873B08E" w14:textId="77777777" w:rsidR="006448E2" w:rsidRDefault="006448E2" w:rsidP="00FD71A4">
            <w:pPr>
              <w:keepNext/>
              <w:keepLines/>
              <w:spacing w:after="0"/>
              <w:jc w:val="center"/>
              <w:rPr>
                <w:ins w:id="489" w:author="Per Lindell" w:date="2019-12-04T08:24:00Z"/>
                <w:rFonts w:ascii="Arial" w:hAnsi="Arial"/>
                <w:sz w:val="18"/>
                <w:lang w:val="en-US"/>
              </w:rPr>
            </w:pPr>
          </w:p>
        </w:tc>
        <w:tc>
          <w:tcPr>
            <w:tcW w:w="430" w:type="dxa"/>
            <w:vMerge/>
            <w:tcBorders>
              <w:left w:val="single" w:sz="4" w:space="0" w:color="auto"/>
              <w:right w:val="single" w:sz="4" w:space="0" w:color="auto"/>
            </w:tcBorders>
            <w:vAlign w:val="center"/>
          </w:tcPr>
          <w:p w14:paraId="09493279" w14:textId="77777777" w:rsidR="006448E2" w:rsidRDefault="006448E2" w:rsidP="00FD71A4">
            <w:pPr>
              <w:keepNext/>
              <w:keepLines/>
              <w:spacing w:after="0"/>
              <w:jc w:val="center"/>
              <w:rPr>
                <w:ins w:id="490" w:author="Per Lindell" w:date="2019-12-04T08:24:00Z"/>
                <w:rFonts w:ascii="Arial" w:hAnsi="Arial"/>
                <w:sz w:val="18"/>
                <w:lang w:val="en-US"/>
              </w:rPr>
            </w:pPr>
          </w:p>
        </w:tc>
        <w:tc>
          <w:tcPr>
            <w:tcW w:w="704" w:type="dxa"/>
            <w:tcBorders>
              <w:top w:val="single" w:sz="4" w:space="0" w:color="auto"/>
              <w:left w:val="single" w:sz="4" w:space="0" w:color="auto"/>
              <w:right w:val="single" w:sz="4" w:space="0" w:color="auto"/>
            </w:tcBorders>
            <w:vAlign w:val="center"/>
          </w:tcPr>
          <w:p w14:paraId="5821FB3C" w14:textId="7DFEB07E" w:rsidR="006448E2" w:rsidRPr="00BE0A85" w:rsidRDefault="006448E2" w:rsidP="00FD71A4">
            <w:pPr>
              <w:keepNext/>
              <w:keepLines/>
              <w:spacing w:after="0"/>
              <w:jc w:val="center"/>
              <w:rPr>
                <w:ins w:id="491" w:author="Per Lindell" w:date="2019-12-04T08:24:00Z"/>
                <w:rFonts w:ascii="Arial" w:eastAsia="SimSun" w:hAnsi="Arial"/>
                <w:sz w:val="18"/>
                <w:lang w:val="en-US" w:eastAsia="zh-CN"/>
              </w:rPr>
            </w:pPr>
            <w:ins w:id="492" w:author="Per Lindell" w:date="2020-01-28T10:33:00Z">
              <w:r>
                <w:rPr>
                  <w:rFonts w:ascii="Arial" w:eastAsia="SimSun" w:hAnsi="Arial"/>
                  <w:sz w:val="18"/>
                  <w:lang w:val="en-US" w:eastAsia="zh-CN"/>
                </w:rPr>
                <w:t>n</w:t>
              </w:r>
            </w:ins>
            <w:ins w:id="493" w:author="Per Lindell" w:date="2020-01-29T12:51:00Z">
              <w:r>
                <w:rPr>
                  <w:rFonts w:ascii="Arial" w:eastAsia="SimSun" w:hAnsi="Arial"/>
                  <w:sz w:val="18"/>
                  <w:lang w:val="en-US" w:eastAsia="zh-CN"/>
                </w:rPr>
                <w:t>4</w:t>
              </w:r>
            </w:ins>
            <w:ins w:id="494" w:author="Per Lindell" w:date="2020-07-26T14:23:00Z">
              <w:r>
                <w:rPr>
                  <w:rFonts w:ascii="Arial" w:eastAsia="SimSun" w:hAnsi="Arial"/>
                  <w:sz w:val="18"/>
                  <w:lang w:val="en-US" w:eastAsia="zh-CN"/>
                </w:rPr>
                <w:t>8</w:t>
              </w:r>
            </w:ins>
          </w:p>
        </w:tc>
        <w:tc>
          <w:tcPr>
            <w:tcW w:w="8143" w:type="dxa"/>
            <w:gridSpan w:val="14"/>
            <w:tcBorders>
              <w:top w:val="single" w:sz="4" w:space="0" w:color="auto"/>
              <w:left w:val="single" w:sz="4" w:space="0" w:color="auto"/>
              <w:bottom w:val="single" w:sz="4" w:space="0" w:color="auto"/>
              <w:right w:val="single" w:sz="4" w:space="0" w:color="auto"/>
            </w:tcBorders>
            <w:vAlign w:val="center"/>
          </w:tcPr>
          <w:p w14:paraId="4EAF8A64" w14:textId="25BC4020" w:rsidR="006448E2" w:rsidRPr="00C603CC" w:rsidRDefault="00472023" w:rsidP="00FD71A4">
            <w:pPr>
              <w:keepNext/>
              <w:keepLines/>
              <w:spacing w:after="0"/>
              <w:jc w:val="center"/>
              <w:rPr>
                <w:ins w:id="495" w:author="Per Lindell" w:date="2019-12-04T08:24:00Z"/>
                <w:rFonts w:ascii="Arial" w:eastAsia="SimSun" w:hAnsi="Arial"/>
                <w:sz w:val="18"/>
                <w:lang w:val="en-US" w:eastAsia="zh-CN"/>
              </w:rPr>
            </w:pPr>
            <w:ins w:id="496" w:author="Per Lindell" w:date="2020-07-26T14:31:00Z">
              <w:r w:rsidRPr="00472023">
                <w:rPr>
                  <w:rFonts w:ascii="Arial" w:eastAsia="SimSun" w:hAnsi="Arial"/>
                  <w:sz w:val="18"/>
                  <w:lang w:val="en-US" w:eastAsia="zh-CN"/>
                </w:rPr>
                <w:t>See CA_n48C Bandwidth Combination Set 0 in Table 5.5A.1-1</w:t>
              </w:r>
            </w:ins>
          </w:p>
        </w:tc>
        <w:tc>
          <w:tcPr>
            <w:tcW w:w="567" w:type="dxa"/>
            <w:vMerge/>
            <w:tcBorders>
              <w:left w:val="single" w:sz="4" w:space="0" w:color="auto"/>
              <w:right w:val="single" w:sz="4" w:space="0" w:color="auto"/>
            </w:tcBorders>
            <w:vAlign w:val="center"/>
          </w:tcPr>
          <w:p w14:paraId="3F5CF95E" w14:textId="77777777" w:rsidR="006448E2" w:rsidRDefault="006448E2" w:rsidP="00FD71A4">
            <w:pPr>
              <w:keepNext/>
              <w:keepLines/>
              <w:spacing w:after="0"/>
              <w:jc w:val="center"/>
              <w:rPr>
                <w:ins w:id="497" w:author="Per Lindell" w:date="2019-12-04T08:24:00Z"/>
                <w:rFonts w:ascii="Arial" w:hAnsi="Arial"/>
                <w:sz w:val="18"/>
                <w:lang w:val="en-US" w:eastAsia="zh-CN"/>
              </w:rPr>
            </w:pPr>
          </w:p>
        </w:tc>
      </w:tr>
    </w:tbl>
    <w:p w14:paraId="4CE0885A" w14:textId="7C5330EA" w:rsidR="001E6CB1" w:rsidRDefault="001E6CB1" w:rsidP="001E6CB1">
      <w:pPr>
        <w:rPr>
          <w:ins w:id="498" w:author="Per Lindell" w:date="2020-07-26T14:02:00Z"/>
          <w:lang w:eastAsia="ko-KR"/>
        </w:rPr>
      </w:pPr>
    </w:p>
    <w:p w14:paraId="5CDBC99F" w14:textId="77777777" w:rsidR="001E6CB1" w:rsidRPr="003B129C" w:rsidRDefault="001E6CB1" w:rsidP="001E6CB1">
      <w:pPr>
        <w:pStyle w:val="Heading4"/>
        <w:tabs>
          <w:tab w:val="left" w:pos="0"/>
          <w:tab w:val="left" w:pos="420"/>
          <w:tab w:val="left" w:pos="864"/>
        </w:tabs>
        <w:ind w:left="0" w:firstLine="0"/>
        <w:rPr>
          <w:ins w:id="499" w:author="Per Lindell" w:date="2019-12-04T08:24:00Z"/>
          <w:rFonts w:eastAsia="SimSun"/>
          <w:lang w:eastAsia="zh-CN"/>
        </w:rPr>
      </w:pPr>
      <w:bookmarkStart w:id="500" w:name="_Toc527641605"/>
      <w:ins w:id="501" w:author="Per Lindell" w:date="2019-12-04T08:24:00Z">
        <w:r w:rsidRPr="003B129C">
          <w:rPr>
            <w:lang w:eastAsia="zh-CN"/>
          </w:rPr>
          <w:t>6.x.1.3</w:t>
        </w:r>
        <w:r w:rsidRPr="003B129C">
          <w:rPr>
            <w:rFonts w:eastAsia="SimSun"/>
            <w:lang w:eastAsia="zh-CN"/>
          </w:rPr>
          <w:tab/>
        </w:r>
        <w:r w:rsidRPr="003B129C">
          <w:rPr>
            <w:rFonts w:eastAsia="SimSun"/>
            <w:lang w:eastAsia="zh-CN"/>
          </w:rPr>
          <w:tab/>
        </w:r>
        <w:r w:rsidRPr="003B129C">
          <w:rPr>
            <w:lang w:eastAsia="zh-CN"/>
          </w:rPr>
          <w:t>UE co-existence studies</w:t>
        </w:r>
        <w:bookmarkEnd w:id="500"/>
      </w:ins>
    </w:p>
    <w:p w14:paraId="76D2CC4C" w14:textId="1FBE72C4" w:rsidR="001E6CB1" w:rsidRPr="003B129C" w:rsidRDefault="001E6CB1" w:rsidP="001E6CB1">
      <w:pPr>
        <w:rPr>
          <w:ins w:id="502" w:author="Per Lindell" w:date="2019-12-04T08:24:00Z"/>
          <w:lang w:eastAsia="zh-CN"/>
        </w:rPr>
      </w:pPr>
      <w:ins w:id="503" w:author="Per Lindell" w:date="2019-12-04T08:24:00Z">
        <w:r w:rsidRPr="003B129C">
          <w:rPr>
            <w:lang w:eastAsia="zh-CN"/>
          </w:rPr>
          <w:t xml:space="preserve">Table </w:t>
        </w:r>
        <w:r w:rsidRPr="003B129C">
          <w:rPr>
            <w:lang w:val="en-US" w:eastAsia="zh-CN"/>
          </w:rPr>
          <w:t>6.x</w:t>
        </w:r>
        <w:r w:rsidRPr="003B129C">
          <w:rPr>
            <w:lang w:eastAsia="zh-CN"/>
          </w:rPr>
          <w:t>.</w:t>
        </w:r>
        <w:r w:rsidRPr="003B129C">
          <w:rPr>
            <w:lang w:val="en-US" w:eastAsia="zh-CN"/>
          </w:rPr>
          <w:t>1.3</w:t>
        </w:r>
        <w:r w:rsidRPr="003B129C">
          <w:rPr>
            <w:lang w:eastAsia="zh-CN"/>
          </w:rPr>
          <w:t xml:space="preserve">-1 </w:t>
        </w:r>
        <w:r w:rsidRPr="003B129C">
          <w:rPr>
            <w:lang w:val="en-US" w:eastAsia="zh-CN"/>
          </w:rPr>
          <w:t>list</w:t>
        </w:r>
        <w:r w:rsidRPr="003B129C">
          <w:rPr>
            <w:lang w:eastAsia="zh-CN"/>
          </w:rPr>
          <w:t xml:space="preserve">s </w:t>
        </w:r>
        <w:r w:rsidRPr="003B129C">
          <w:rPr>
            <w:lang w:val="en-US" w:eastAsia="zh-CN"/>
          </w:rPr>
          <w:t>up to 7</w:t>
        </w:r>
        <w:r w:rsidRPr="003B129C">
          <w:rPr>
            <w:vertAlign w:val="superscript"/>
            <w:lang w:val="en-US" w:eastAsia="zh-CN"/>
          </w:rPr>
          <w:t>th</w:t>
        </w:r>
        <w:r w:rsidRPr="003B129C">
          <w:rPr>
            <w:lang w:val="en-US" w:eastAsia="zh-CN"/>
          </w:rPr>
          <w:t xml:space="preserve"> </w:t>
        </w:r>
        <w:r w:rsidRPr="003B129C">
          <w:rPr>
            <w:lang w:eastAsia="zh-CN"/>
          </w:rPr>
          <w:t>harmonics for n</w:t>
        </w:r>
      </w:ins>
      <w:ins w:id="504" w:author="Per Lindell" w:date="2020-01-29T12:50:00Z">
        <w:r w:rsidR="0083145F">
          <w:rPr>
            <w:lang w:eastAsia="zh-CN"/>
          </w:rPr>
          <w:t>25</w:t>
        </w:r>
      </w:ins>
      <w:ins w:id="505" w:author="Per Lindell" w:date="2019-12-04T08:24:00Z">
        <w:r w:rsidRPr="003B129C">
          <w:rPr>
            <w:lang w:eastAsia="zh-CN"/>
          </w:rPr>
          <w:t>A-n</w:t>
        </w:r>
      </w:ins>
      <w:ins w:id="506" w:author="Per Lindell" w:date="2020-01-29T12:51:00Z">
        <w:r w:rsidR="0083145F">
          <w:rPr>
            <w:lang w:eastAsia="zh-CN"/>
          </w:rPr>
          <w:t>4</w:t>
        </w:r>
      </w:ins>
      <w:ins w:id="507" w:author="Per Lindell" w:date="2020-07-26T16:20:00Z">
        <w:r w:rsidR="00E25C39">
          <w:rPr>
            <w:lang w:eastAsia="zh-CN"/>
          </w:rPr>
          <w:t>8</w:t>
        </w:r>
      </w:ins>
      <w:ins w:id="508" w:author="Per Lindell" w:date="2019-12-04T08:24:00Z">
        <w:r w:rsidRPr="003B129C">
          <w:rPr>
            <w:lang w:eastAsia="zh-CN"/>
          </w:rPr>
          <w:t>A</w:t>
        </w:r>
      </w:ins>
      <w:ins w:id="509" w:author="Per Lindell" w:date="2020-07-26T16:14:00Z">
        <w:r w:rsidR="00BB62E5">
          <w:rPr>
            <w:lang w:eastAsia="zh-CN"/>
          </w:rPr>
          <w:t xml:space="preserve"> which shows that there are 2</w:t>
        </w:r>
        <w:r w:rsidR="00BB62E5" w:rsidRPr="00BB62E5">
          <w:rPr>
            <w:vertAlign w:val="superscript"/>
            <w:lang w:eastAsia="zh-CN"/>
          </w:rPr>
          <w:t>nd</w:t>
        </w:r>
        <w:r w:rsidR="00BB62E5">
          <w:rPr>
            <w:lang w:eastAsia="zh-CN"/>
          </w:rPr>
          <w:t xml:space="preserve"> </w:t>
        </w:r>
      </w:ins>
      <w:ins w:id="510" w:author="Per Lindell" w:date="2020-07-26T16:15:00Z">
        <w:r w:rsidR="00BB62E5">
          <w:rPr>
            <w:lang w:eastAsia="zh-CN"/>
          </w:rPr>
          <w:t>harmonics</w:t>
        </w:r>
      </w:ins>
      <w:ins w:id="511" w:author="Per Lindell" w:date="2020-07-26T16:14:00Z">
        <w:r w:rsidR="00BB62E5">
          <w:rPr>
            <w:lang w:eastAsia="zh-CN"/>
          </w:rPr>
          <w:t xml:space="preserve"> issu</w:t>
        </w:r>
      </w:ins>
      <w:ins w:id="512" w:author="Per Lindell" w:date="2020-07-26T16:15:00Z">
        <w:r w:rsidR="00BB62E5">
          <w:rPr>
            <w:lang w:eastAsia="zh-CN"/>
          </w:rPr>
          <w:t>es.</w:t>
        </w:r>
      </w:ins>
    </w:p>
    <w:p w14:paraId="0FF48343" w14:textId="77777777" w:rsidR="001E6CB1" w:rsidRPr="003B129C" w:rsidRDefault="001E6CB1" w:rsidP="001E6CB1">
      <w:pPr>
        <w:overflowPunct w:val="0"/>
        <w:autoSpaceDE w:val="0"/>
        <w:autoSpaceDN w:val="0"/>
        <w:adjustRightInd w:val="0"/>
        <w:jc w:val="center"/>
        <w:textAlignment w:val="baseline"/>
        <w:rPr>
          <w:ins w:id="513" w:author="Per Lindell" w:date="2019-12-04T08:24:00Z"/>
          <w:rFonts w:ascii="Arial" w:hAnsi="Arial"/>
          <w:b/>
          <w:lang w:eastAsia="zh-CN"/>
        </w:rPr>
      </w:pPr>
      <w:ins w:id="514" w:author="Per Lindell" w:date="2019-12-04T08:24:00Z">
        <w:r w:rsidRPr="003B129C">
          <w:rPr>
            <w:rFonts w:ascii="Arial" w:hAnsi="Arial"/>
            <w:b/>
            <w:lang w:eastAsia="zh-CN"/>
          </w:rPr>
          <w:t xml:space="preserve">Table </w:t>
        </w:r>
        <w:r w:rsidRPr="003B129C">
          <w:rPr>
            <w:rFonts w:ascii="Arial" w:hAnsi="Arial"/>
            <w:b/>
            <w:lang w:val="en-US" w:eastAsia="zh-CN"/>
          </w:rPr>
          <w:t>6.x</w:t>
        </w:r>
        <w:r w:rsidRPr="003B129C">
          <w:rPr>
            <w:rFonts w:ascii="Arial" w:hAnsi="Arial"/>
            <w:b/>
            <w:lang w:eastAsia="zh-CN"/>
          </w:rPr>
          <w:t>.</w:t>
        </w:r>
        <w:r w:rsidRPr="003B129C">
          <w:rPr>
            <w:rFonts w:ascii="Arial" w:hAnsi="Arial"/>
            <w:b/>
            <w:lang w:val="en-US" w:eastAsia="zh-CN"/>
          </w:rPr>
          <w:t>1.3</w:t>
        </w:r>
        <w:r w:rsidRPr="003B129C">
          <w:rPr>
            <w:rFonts w:ascii="Arial" w:hAnsi="Arial"/>
            <w:b/>
            <w:lang w:eastAsia="zh-CN"/>
          </w:rPr>
          <w:t xml:space="preserve">-1: Impact of UL/DL Harmonic </w:t>
        </w:r>
      </w:ins>
    </w:p>
    <w:tbl>
      <w:tblPr>
        <w:tblW w:w="1142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
        <w:gridCol w:w="751"/>
        <w:gridCol w:w="751"/>
        <w:gridCol w:w="751"/>
        <w:gridCol w:w="751"/>
        <w:gridCol w:w="751"/>
        <w:gridCol w:w="750"/>
        <w:gridCol w:w="750"/>
        <w:gridCol w:w="750"/>
        <w:gridCol w:w="750"/>
        <w:gridCol w:w="750"/>
        <w:gridCol w:w="823"/>
        <w:gridCol w:w="851"/>
        <w:gridCol w:w="850"/>
        <w:gridCol w:w="820"/>
      </w:tblGrid>
      <w:tr w:rsidR="001E6CB1" w:rsidRPr="00BC7A66" w14:paraId="5832C0C6" w14:textId="77777777" w:rsidTr="006B1ED8">
        <w:trPr>
          <w:trHeight w:val="13"/>
          <w:ins w:id="515" w:author="Per Lindell" w:date="2019-12-04T08:24:00Z"/>
        </w:trPr>
        <w:tc>
          <w:tcPr>
            <w:tcW w:w="576" w:type="dxa"/>
            <w:vAlign w:val="center"/>
          </w:tcPr>
          <w:p w14:paraId="325C5A5D" w14:textId="77777777" w:rsidR="001E6CB1" w:rsidRPr="00BC7A66" w:rsidRDefault="001E6CB1" w:rsidP="001E6CB1">
            <w:pPr>
              <w:keepNext/>
              <w:keepLines/>
              <w:spacing w:after="0"/>
              <w:jc w:val="center"/>
              <w:rPr>
                <w:ins w:id="516" w:author="Per Lindell" w:date="2019-12-04T08:24:00Z"/>
                <w:rFonts w:ascii="Arial" w:hAnsi="Arial"/>
                <w:b/>
                <w:sz w:val="18"/>
                <w:lang w:val="en-US"/>
              </w:rPr>
            </w:pPr>
          </w:p>
        </w:tc>
        <w:tc>
          <w:tcPr>
            <w:tcW w:w="1502" w:type="dxa"/>
            <w:gridSpan w:val="2"/>
            <w:vAlign w:val="center"/>
          </w:tcPr>
          <w:p w14:paraId="1C035E08" w14:textId="77777777" w:rsidR="001E6CB1" w:rsidRPr="00C40B93" w:rsidRDefault="001E6CB1" w:rsidP="001E6CB1">
            <w:pPr>
              <w:keepNext/>
              <w:keepLines/>
              <w:spacing w:after="0"/>
              <w:jc w:val="center"/>
              <w:rPr>
                <w:ins w:id="517" w:author="Per Lindell" w:date="2019-12-04T08:24:00Z"/>
                <w:rFonts w:ascii="Arial" w:hAnsi="Arial"/>
                <w:b/>
                <w:sz w:val="18"/>
                <w:lang w:val="en-US"/>
              </w:rPr>
            </w:pPr>
          </w:p>
        </w:tc>
        <w:tc>
          <w:tcPr>
            <w:tcW w:w="1502" w:type="dxa"/>
            <w:gridSpan w:val="2"/>
            <w:vAlign w:val="center"/>
          </w:tcPr>
          <w:p w14:paraId="483B0DE1" w14:textId="34BA4663" w:rsidR="001E6CB1" w:rsidRPr="00BC7A66" w:rsidRDefault="001E6CB1" w:rsidP="001E6CB1">
            <w:pPr>
              <w:keepNext/>
              <w:keepLines/>
              <w:spacing w:after="0"/>
              <w:jc w:val="center"/>
              <w:rPr>
                <w:ins w:id="518" w:author="Per Lindell" w:date="2019-12-04T08:24:00Z"/>
                <w:rFonts w:ascii="Arial" w:hAnsi="Arial"/>
                <w:b/>
                <w:sz w:val="18"/>
                <w:lang w:val="en-US"/>
              </w:rPr>
            </w:pPr>
            <w:ins w:id="519" w:author="Per Lindell" w:date="2019-12-04T08:24:00Z">
              <w:r w:rsidRPr="00BC7A66">
                <w:rPr>
                  <w:rFonts w:ascii="Arial" w:hAnsi="Arial"/>
                  <w:b/>
                  <w:sz w:val="18"/>
                  <w:lang w:val="en-US"/>
                </w:rPr>
                <w:t>2</w:t>
              </w:r>
              <w:r w:rsidRPr="00BC7A66">
                <w:rPr>
                  <w:rFonts w:ascii="Arial" w:hAnsi="Arial"/>
                  <w:b/>
                  <w:sz w:val="18"/>
                  <w:vertAlign w:val="superscript"/>
                  <w:lang w:val="en-US"/>
                </w:rPr>
                <w:t>nd</w:t>
              </w:r>
              <w:r w:rsidRPr="00BC7A66">
                <w:rPr>
                  <w:rFonts w:ascii="Arial" w:hAnsi="Arial"/>
                  <w:b/>
                  <w:sz w:val="18"/>
                  <w:lang w:val="en-US"/>
                </w:rPr>
                <w:t xml:space="preserve"> Harmonic</w:t>
              </w:r>
            </w:ins>
          </w:p>
        </w:tc>
        <w:tc>
          <w:tcPr>
            <w:tcW w:w="1501" w:type="dxa"/>
            <w:gridSpan w:val="2"/>
            <w:vAlign w:val="center"/>
          </w:tcPr>
          <w:p w14:paraId="1C905AB0" w14:textId="692B13C3" w:rsidR="001E6CB1" w:rsidRPr="00BC7A66" w:rsidRDefault="001E6CB1" w:rsidP="001E6CB1">
            <w:pPr>
              <w:keepNext/>
              <w:keepLines/>
              <w:spacing w:after="0"/>
              <w:jc w:val="center"/>
              <w:rPr>
                <w:ins w:id="520" w:author="Per Lindell" w:date="2019-12-04T08:24:00Z"/>
                <w:rFonts w:ascii="Arial" w:hAnsi="Arial"/>
                <w:b/>
                <w:sz w:val="18"/>
                <w:lang w:val="en-US"/>
              </w:rPr>
            </w:pPr>
            <w:ins w:id="521" w:author="Per Lindell" w:date="2019-12-04T08:24:00Z">
              <w:r w:rsidRPr="00BC7A66">
                <w:rPr>
                  <w:rFonts w:ascii="Arial" w:hAnsi="Arial"/>
                  <w:b/>
                  <w:sz w:val="18"/>
                  <w:lang w:val="en-US"/>
                </w:rPr>
                <w:t>3</w:t>
              </w:r>
              <w:r w:rsidRPr="00BC7A66">
                <w:rPr>
                  <w:rFonts w:ascii="Arial" w:hAnsi="Arial"/>
                  <w:b/>
                  <w:sz w:val="18"/>
                  <w:vertAlign w:val="superscript"/>
                  <w:lang w:val="en-US"/>
                </w:rPr>
                <w:t>rd</w:t>
              </w:r>
              <w:r w:rsidRPr="00BC7A66">
                <w:rPr>
                  <w:rFonts w:ascii="Arial" w:hAnsi="Arial"/>
                  <w:b/>
                  <w:sz w:val="18"/>
                  <w:lang w:val="en-US"/>
                </w:rPr>
                <w:t xml:space="preserve"> Harmonic</w:t>
              </w:r>
            </w:ins>
          </w:p>
        </w:tc>
        <w:tc>
          <w:tcPr>
            <w:tcW w:w="1500" w:type="dxa"/>
            <w:gridSpan w:val="2"/>
            <w:vAlign w:val="center"/>
          </w:tcPr>
          <w:p w14:paraId="68F3E5A1" w14:textId="77777777" w:rsidR="001E6CB1" w:rsidRPr="00BC7A66" w:rsidRDefault="001E6CB1" w:rsidP="001E6CB1">
            <w:pPr>
              <w:keepNext/>
              <w:keepLines/>
              <w:spacing w:after="0"/>
              <w:jc w:val="center"/>
              <w:rPr>
                <w:ins w:id="522" w:author="Per Lindell" w:date="2019-12-04T08:24:00Z"/>
                <w:rFonts w:ascii="Arial" w:hAnsi="Arial"/>
                <w:b/>
                <w:sz w:val="18"/>
                <w:lang w:val="en-US"/>
              </w:rPr>
            </w:pPr>
            <w:ins w:id="523" w:author="Per Lindell" w:date="2019-12-04T08:24:00Z">
              <w:r w:rsidRPr="00BC7A66">
                <w:rPr>
                  <w:rFonts w:ascii="Arial" w:hAnsi="Arial" w:cs="Arial"/>
                  <w:b/>
                  <w:bCs/>
                  <w:lang w:val="en-US" w:eastAsia="zh-CN"/>
                </w:rPr>
                <w:t>4</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ins>
          </w:p>
        </w:tc>
        <w:tc>
          <w:tcPr>
            <w:tcW w:w="1500" w:type="dxa"/>
            <w:gridSpan w:val="2"/>
          </w:tcPr>
          <w:p w14:paraId="6FBD4D91" w14:textId="77777777" w:rsidR="001E6CB1" w:rsidRPr="00BC7A66" w:rsidRDefault="001E6CB1" w:rsidP="001E6CB1">
            <w:pPr>
              <w:keepNext/>
              <w:keepLines/>
              <w:spacing w:after="0"/>
              <w:jc w:val="center"/>
              <w:rPr>
                <w:ins w:id="524" w:author="Per Lindell" w:date="2019-12-04T08:24:00Z"/>
                <w:rFonts w:ascii="Arial" w:hAnsi="Arial" w:cs="Arial"/>
                <w:b/>
                <w:bCs/>
                <w:lang w:val="en-US" w:eastAsia="zh-CN"/>
              </w:rPr>
            </w:pPr>
            <w:ins w:id="525" w:author="Per Lindell" w:date="2019-12-04T08:24:00Z">
              <w:r w:rsidRPr="00BC7A66">
                <w:rPr>
                  <w:rFonts w:ascii="Arial" w:hAnsi="Arial" w:cs="Arial"/>
                  <w:b/>
                  <w:bCs/>
                  <w:lang w:val="en-US" w:eastAsia="zh-CN"/>
                </w:rPr>
                <w:t>5</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ins>
          </w:p>
        </w:tc>
        <w:tc>
          <w:tcPr>
            <w:tcW w:w="1674" w:type="dxa"/>
            <w:gridSpan w:val="2"/>
          </w:tcPr>
          <w:p w14:paraId="4C55AC16" w14:textId="77777777" w:rsidR="001E6CB1" w:rsidRPr="00BC7A66" w:rsidRDefault="001E6CB1" w:rsidP="001E6CB1">
            <w:pPr>
              <w:keepNext/>
              <w:keepLines/>
              <w:spacing w:after="0"/>
              <w:jc w:val="center"/>
              <w:rPr>
                <w:ins w:id="526" w:author="Per Lindell" w:date="2019-12-04T08:24:00Z"/>
                <w:rFonts w:ascii="Arial" w:hAnsi="Arial" w:cs="Arial"/>
                <w:b/>
                <w:bCs/>
                <w:lang w:val="en-US" w:eastAsia="zh-CN"/>
              </w:rPr>
            </w:pPr>
            <w:ins w:id="527" w:author="Per Lindell" w:date="2019-12-04T08:24:00Z">
              <w:r w:rsidRPr="00BC7A66">
                <w:rPr>
                  <w:rFonts w:ascii="Arial" w:hAnsi="Arial" w:cs="Arial"/>
                  <w:b/>
                  <w:bCs/>
                  <w:lang w:val="en-US" w:eastAsia="zh-CN"/>
                </w:rPr>
                <w:t>6</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ins>
          </w:p>
        </w:tc>
        <w:tc>
          <w:tcPr>
            <w:tcW w:w="1670" w:type="dxa"/>
            <w:gridSpan w:val="2"/>
          </w:tcPr>
          <w:p w14:paraId="0DB79DF0" w14:textId="77777777" w:rsidR="001E6CB1" w:rsidRPr="00BC7A66" w:rsidRDefault="001E6CB1" w:rsidP="001E6CB1">
            <w:pPr>
              <w:keepNext/>
              <w:keepLines/>
              <w:spacing w:after="0"/>
              <w:jc w:val="center"/>
              <w:rPr>
                <w:ins w:id="528" w:author="Per Lindell" w:date="2019-12-04T08:24:00Z"/>
                <w:rFonts w:ascii="Arial" w:hAnsi="Arial" w:cs="Arial"/>
                <w:b/>
                <w:bCs/>
                <w:lang w:val="en-US" w:eastAsia="zh-CN"/>
              </w:rPr>
            </w:pPr>
            <w:ins w:id="529" w:author="Per Lindell" w:date="2019-12-04T08:24:00Z">
              <w:r w:rsidRPr="00BC7A66">
                <w:rPr>
                  <w:rFonts w:ascii="Arial" w:hAnsi="Arial" w:cs="Arial"/>
                  <w:b/>
                  <w:bCs/>
                  <w:lang w:val="en-US" w:eastAsia="zh-CN"/>
                </w:rPr>
                <w:t>7</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ins>
          </w:p>
        </w:tc>
      </w:tr>
      <w:tr w:rsidR="001E6CB1" w:rsidRPr="00BC7A66" w14:paraId="60903D19" w14:textId="77777777" w:rsidTr="006B1ED8">
        <w:trPr>
          <w:trHeight w:val="41"/>
          <w:ins w:id="530" w:author="Per Lindell" w:date="2019-12-04T08:24:00Z"/>
        </w:trPr>
        <w:tc>
          <w:tcPr>
            <w:tcW w:w="576" w:type="dxa"/>
            <w:vAlign w:val="center"/>
          </w:tcPr>
          <w:p w14:paraId="2E1A5BCD" w14:textId="107BB04A" w:rsidR="001E6CB1" w:rsidRPr="006B1ED8" w:rsidRDefault="001E6CB1" w:rsidP="001E6CB1">
            <w:pPr>
              <w:keepNext/>
              <w:keepLines/>
              <w:spacing w:after="0"/>
              <w:jc w:val="center"/>
              <w:rPr>
                <w:ins w:id="531" w:author="Per Lindell" w:date="2019-12-04T08:24:00Z"/>
                <w:rFonts w:ascii="Arial" w:hAnsi="Arial"/>
                <w:b/>
                <w:sz w:val="14"/>
                <w:szCs w:val="14"/>
                <w:lang w:val="en-US"/>
              </w:rPr>
            </w:pPr>
          </w:p>
        </w:tc>
        <w:tc>
          <w:tcPr>
            <w:tcW w:w="751" w:type="dxa"/>
            <w:tcBorders>
              <w:bottom w:val="single" w:sz="4" w:space="0" w:color="auto"/>
            </w:tcBorders>
            <w:vAlign w:val="center"/>
          </w:tcPr>
          <w:p w14:paraId="44408237" w14:textId="52ED9BCF" w:rsidR="001E6CB1" w:rsidRPr="00BC7A66" w:rsidRDefault="001E6CB1" w:rsidP="001E6CB1">
            <w:pPr>
              <w:keepNext/>
              <w:keepLines/>
              <w:spacing w:after="0"/>
              <w:jc w:val="center"/>
              <w:rPr>
                <w:ins w:id="532" w:author="Per Lindell" w:date="2019-12-04T08:24:00Z"/>
                <w:rFonts w:ascii="Arial" w:hAnsi="Arial"/>
                <w:b/>
                <w:sz w:val="18"/>
                <w:lang w:val="en-US"/>
              </w:rPr>
            </w:pPr>
            <w:ins w:id="533" w:author="Per Lindell" w:date="2019-12-04T08:24:00Z">
              <w:r w:rsidRPr="00BC7A66">
                <w:rPr>
                  <w:rFonts w:ascii="Arial" w:hAnsi="Arial"/>
                  <w:b/>
                  <w:sz w:val="18"/>
                  <w:lang w:val="en-US"/>
                </w:rPr>
                <w:t>UL Low Band Edge</w:t>
              </w:r>
            </w:ins>
          </w:p>
        </w:tc>
        <w:tc>
          <w:tcPr>
            <w:tcW w:w="751" w:type="dxa"/>
            <w:tcBorders>
              <w:bottom w:val="single" w:sz="4" w:space="0" w:color="auto"/>
            </w:tcBorders>
            <w:vAlign w:val="center"/>
          </w:tcPr>
          <w:p w14:paraId="79D06167" w14:textId="77777777" w:rsidR="001E6CB1" w:rsidRPr="00BC7A66" w:rsidRDefault="001E6CB1" w:rsidP="001E6CB1">
            <w:pPr>
              <w:keepNext/>
              <w:keepLines/>
              <w:spacing w:after="0"/>
              <w:jc w:val="center"/>
              <w:rPr>
                <w:ins w:id="534" w:author="Per Lindell" w:date="2019-12-04T08:24:00Z"/>
                <w:rFonts w:ascii="Arial" w:hAnsi="Arial"/>
                <w:b/>
                <w:sz w:val="18"/>
                <w:lang w:val="en-US"/>
              </w:rPr>
            </w:pPr>
            <w:ins w:id="535" w:author="Per Lindell" w:date="2019-12-04T08:24:00Z">
              <w:r w:rsidRPr="00BC7A66">
                <w:rPr>
                  <w:rFonts w:ascii="Arial" w:hAnsi="Arial"/>
                  <w:b/>
                  <w:sz w:val="18"/>
                  <w:lang w:val="en-US"/>
                </w:rPr>
                <w:t>UL High Band Edge</w:t>
              </w:r>
            </w:ins>
          </w:p>
        </w:tc>
        <w:tc>
          <w:tcPr>
            <w:tcW w:w="751" w:type="dxa"/>
            <w:tcBorders>
              <w:bottom w:val="single" w:sz="4" w:space="0" w:color="auto"/>
            </w:tcBorders>
            <w:vAlign w:val="center"/>
          </w:tcPr>
          <w:p w14:paraId="4A359C10" w14:textId="77777777" w:rsidR="001E6CB1" w:rsidRPr="00BC7A66" w:rsidRDefault="001E6CB1" w:rsidP="001E6CB1">
            <w:pPr>
              <w:keepNext/>
              <w:keepLines/>
              <w:spacing w:after="0"/>
              <w:jc w:val="center"/>
              <w:rPr>
                <w:ins w:id="536" w:author="Per Lindell" w:date="2019-12-04T08:24:00Z"/>
                <w:rFonts w:ascii="Arial" w:hAnsi="Arial"/>
                <w:b/>
                <w:sz w:val="18"/>
                <w:lang w:val="en-US"/>
              </w:rPr>
            </w:pPr>
            <w:ins w:id="537" w:author="Per Lindell" w:date="2019-12-04T08:24:00Z">
              <w:r w:rsidRPr="00BC7A66">
                <w:rPr>
                  <w:rFonts w:ascii="Arial" w:hAnsi="Arial"/>
                  <w:b/>
                  <w:sz w:val="18"/>
                  <w:lang w:val="en-US"/>
                </w:rPr>
                <w:t>UL Low Band Edge</w:t>
              </w:r>
            </w:ins>
          </w:p>
        </w:tc>
        <w:tc>
          <w:tcPr>
            <w:tcW w:w="751" w:type="dxa"/>
            <w:tcBorders>
              <w:bottom w:val="single" w:sz="4" w:space="0" w:color="auto"/>
            </w:tcBorders>
            <w:vAlign w:val="center"/>
          </w:tcPr>
          <w:p w14:paraId="05B0DE2B" w14:textId="77777777" w:rsidR="001E6CB1" w:rsidRPr="00BC7A66" w:rsidRDefault="001E6CB1" w:rsidP="001E6CB1">
            <w:pPr>
              <w:keepNext/>
              <w:keepLines/>
              <w:spacing w:after="0"/>
              <w:jc w:val="center"/>
              <w:rPr>
                <w:ins w:id="538" w:author="Per Lindell" w:date="2019-12-04T08:24:00Z"/>
                <w:rFonts w:ascii="Arial" w:hAnsi="Arial"/>
                <w:b/>
                <w:sz w:val="18"/>
                <w:lang w:val="en-US"/>
              </w:rPr>
            </w:pPr>
            <w:ins w:id="539" w:author="Per Lindell" w:date="2019-12-04T08:24:00Z">
              <w:r w:rsidRPr="00BC7A66">
                <w:rPr>
                  <w:rFonts w:ascii="Arial" w:hAnsi="Arial"/>
                  <w:b/>
                  <w:sz w:val="18"/>
                  <w:lang w:val="en-US"/>
                </w:rPr>
                <w:t>UL High Band Edge</w:t>
              </w:r>
            </w:ins>
          </w:p>
        </w:tc>
        <w:tc>
          <w:tcPr>
            <w:tcW w:w="751" w:type="dxa"/>
            <w:tcBorders>
              <w:bottom w:val="single" w:sz="4" w:space="0" w:color="auto"/>
            </w:tcBorders>
            <w:vAlign w:val="center"/>
          </w:tcPr>
          <w:p w14:paraId="6D47CE9E" w14:textId="77777777" w:rsidR="001E6CB1" w:rsidRPr="00BC7A66" w:rsidRDefault="001E6CB1" w:rsidP="001E6CB1">
            <w:pPr>
              <w:keepNext/>
              <w:keepLines/>
              <w:spacing w:after="0"/>
              <w:jc w:val="center"/>
              <w:rPr>
                <w:ins w:id="540" w:author="Per Lindell" w:date="2019-12-04T08:24:00Z"/>
                <w:rFonts w:ascii="Arial" w:hAnsi="Arial"/>
                <w:b/>
                <w:sz w:val="18"/>
                <w:lang w:val="en-US"/>
              </w:rPr>
            </w:pPr>
            <w:ins w:id="541" w:author="Per Lindell" w:date="2019-12-04T08:24:00Z">
              <w:r w:rsidRPr="00BC7A66">
                <w:rPr>
                  <w:rFonts w:ascii="Arial" w:hAnsi="Arial"/>
                  <w:b/>
                  <w:sz w:val="18"/>
                  <w:lang w:val="en-US"/>
                </w:rPr>
                <w:t>UL Low Band Edge</w:t>
              </w:r>
            </w:ins>
          </w:p>
        </w:tc>
        <w:tc>
          <w:tcPr>
            <w:tcW w:w="750" w:type="dxa"/>
            <w:tcBorders>
              <w:bottom w:val="single" w:sz="4" w:space="0" w:color="auto"/>
            </w:tcBorders>
            <w:vAlign w:val="center"/>
          </w:tcPr>
          <w:p w14:paraId="76CE69AC" w14:textId="77777777" w:rsidR="001E6CB1" w:rsidRPr="00BC7A66" w:rsidRDefault="001E6CB1" w:rsidP="001E6CB1">
            <w:pPr>
              <w:keepNext/>
              <w:keepLines/>
              <w:spacing w:after="0"/>
              <w:jc w:val="center"/>
              <w:rPr>
                <w:ins w:id="542" w:author="Per Lindell" w:date="2019-12-04T08:24:00Z"/>
                <w:rFonts w:ascii="Arial" w:hAnsi="Arial"/>
                <w:b/>
                <w:sz w:val="18"/>
                <w:lang w:val="en-US"/>
              </w:rPr>
            </w:pPr>
            <w:ins w:id="543" w:author="Per Lindell" w:date="2019-12-04T08:24:00Z">
              <w:r w:rsidRPr="00BC7A66">
                <w:rPr>
                  <w:rFonts w:ascii="Arial" w:hAnsi="Arial"/>
                  <w:b/>
                  <w:sz w:val="18"/>
                  <w:lang w:val="en-US"/>
                </w:rPr>
                <w:t>UL High Band Edge</w:t>
              </w:r>
            </w:ins>
          </w:p>
        </w:tc>
        <w:tc>
          <w:tcPr>
            <w:tcW w:w="750" w:type="dxa"/>
            <w:tcBorders>
              <w:bottom w:val="single" w:sz="4" w:space="0" w:color="auto"/>
            </w:tcBorders>
            <w:vAlign w:val="center"/>
          </w:tcPr>
          <w:p w14:paraId="67B8E970" w14:textId="77777777" w:rsidR="001E6CB1" w:rsidRPr="00BC7A66" w:rsidRDefault="001E6CB1" w:rsidP="001E6CB1">
            <w:pPr>
              <w:keepNext/>
              <w:keepLines/>
              <w:spacing w:after="0"/>
              <w:jc w:val="center"/>
              <w:rPr>
                <w:ins w:id="544" w:author="Per Lindell" w:date="2019-12-04T08:24:00Z"/>
                <w:rFonts w:ascii="Arial" w:hAnsi="Arial"/>
                <w:b/>
                <w:sz w:val="18"/>
                <w:lang w:val="en-US"/>
              </w:rPr>
            </w:pPr>
            <w:ins w:id="545" w:author="Per Lindell" w:date="2019-12-04T08:24:00Z">
              <w:r w:rsidRPr="00BC7A66">
                <w:rPr>
                  <w:rFonts w:ascii="Arial" w:hAnsi="Arial"/>
                  <w:b/>
                  <w:sz w:val="18"/>
                  <w:lang w:val="en-US"/>
                </w:rPr>
                <w:t>UL Low Band Edge</w:t>
              </w:r>
            </w:ins>
          </w:p>
        </w:tc>
        <w:tc>
          <w:tcPr>
            <w:tcW w:w="750" w:type="dxa"/>
            <w:tcBorders>
              <w:bottom w:val="single" w:sz="4" w:space="0" w:color="auto"/>
            </w:tcBorders>
            <w:vAlign w:val="center"/>
          </w:tcPr>
          <w:p w14:paraId="3BE05491" w14:textId="77777777" w:rsidR="001E6CB1" w:rsidRPr="00BC7A66" w:rsidRDefault="001E6CB1" w:rsidP="001E6CB1">
            <w:pPr>
              <w:keepNext/>
              <w:keepLines/>
              <w:spacing w:after="0"/>
              <w:jc w:val="center"/>
              <w:rPr>
                <w:ins w:id="546" w:author="Per Lindell" w:date="2019-12-04T08:24:00Z"/>
                <w:rFonts w:ascii="Arial" w:hAnsi="Arial"/>
                <w:b/>
                <w:sz w:val="18"/>
                <w:lang w:val="en-US"/>
              </w:rPr>
            </w:pPr>
            <w:ins w:id="547" w:author="Per Lindell" w:date="2019-12-04T08:24:00Z">
              <w:r w:rsidRPr="00BC7A66">
                <w:rPr>
                  <w:rFonts w:ascii="Arial" w:hAnsi="Arial"/>
                  <w:b/>
                  <w:sz w:val="18"/>
                  <w:lang w:val="en-US"/>
                </w:rPr>
                <w:t>UL High Band Edge</w:t>
              </w:r>
            </w:ins>
          </w:p>
        </w:tc>
        <w:tc>
          <w:tcPr>
            <w:tcW w:w="750" w:type="dxa"/>
            <w:tcBorders>
              <w:bottom w:val="single" w:sz="4" w:space="0" w:color="auto"/>
            </w:tcBorders>
          </w:tcPr>
          <w:p w14:paraId="28190137" w14:textId="77777777" w:rsidR="001E6CB1" w:rsidRPr="00BC7A66" w:rsidRDefault="001E6CB1" w:rsidP="001E6CB1">
            <w:pPr>
              <w:keepNext/>
              <w:keepLines/>
              <w:spacing w:after="0"/>
              <w:jc w:val="center"/>
              <w:rPr>
                <w:ins w:id="548" w:author="Per Lindell" w:date="2019-12-04T08:24:00Z"/>
                <w:rFonts w:ascii="Arial" w:hAnsi="Arial"/>
                <w:b/>
                <w:sz w:val="18"/>
                <w:lang w:val="en-US"/>
              </w:rPr>
            </w:pPr>
            <w:ins w:id="549" w:author="Per Lindell" w:date="2019-12-04T08:24:00Z">
              <w:r w:rsidRPr="00BC7A66">
                <w:rPr>
                  <w:rFonts w:ascii="Arial" w:hAnsi="Arial"/>
                  <w:b/>
                  <w:sz w:val="18"/>
                  <w:lang w:val="en-US"/>
                </w:rPr>
                <w:t>UL Low Band Edge</w:t>
              </w:r>
            </w:ins>
          </w:p>
        </w:tc>
        <w:tc>
          <w:tcPr>
            <w:tcW w:w="750" w:type="dxa"/>
            <w:tcBorders>
              <w:bottom w:val="single" w:sz="4" w:space="0" w:color="auto"/>
            </w:tcBorders>
          </w:tcPr>
          <w:p w14:paraId="625059D8" w14:textId="77777777" w:rsidR="001E6CB1" w:rsidRPr="00BC7A66" w:rsidRDefault="001E6CB1" w:rsidP="001E6CB1">
            <w:pPr>
              <w:keepNext/>
              <w:keepLines/>
              <w:spacing w:after="0"/>
              <w:jc w:val="center"/>
              <w:rPr>
                <w:ins w:id="550" w:author="Per Lindell" w:date="2019-12-04T08:24:00Z"/>
                <w:rFonts w:ascii="Arial" w:hAnsi="Arial"/>
                <w:b/>
                <w:sz w:val="18"/>
                <w:lang w:val="en-US"/>
              </w:rPr>
            </w:pPr>
            <w:ins w:id="551" w:author="Per Lindell" w:date="2019-12-04T08:24:00Z">
              <w:r w:rsidRPr="00BC7A66">
                <w:rPr>
                  <w:rFonts w:ascii="Arial" w:hAnsi="Arial"/>
                  <w:b/>
                  <w:sz w:val="18"/>
                  <w:lang w:val="en-US"/>
                </w:rPr>
                <w:t>UL High Band Edge</w:t>
              </w:r>
            </w:ins>
          </w:p>
        </w:tc>
        <w:tc>
          <w:tcPr>
            <w:tcW w:w="823" w:type="dxa"/>
            <w:tcBorders>
              <w:bottom w:val="single" w:sz="4" w:space="0" w:color="auto"/>
            </w:tcBorders>
          </w:tcPr>
          <w:p w14:paraId="3F939C85" w14:textId="77777777" w:rsidR="001E6CB1" w:rsidRPr="00BC7A66" w:rsidRDefault="001E6CB1" w:rsidP="001E6CB1">
            <w:pPr>
              <w:keepNext/>
              <w:keepLines/>
              <w:spacing w:after="0"/>
              <w:jc w:val="center"/>
              <w:rPr>
                <w:ins w:id="552" w:author="Per Lindell" w:date="2019-12-04T08:24:00Z"/>
                <w:rFonts w:ascii="Arial" w:hAnsi="Arial"/>
                <w:b/>
                <w:sz w:val="18"/>
                <w:lang w:val="en-US"/>
              </w:rPr>
            </w:pPr>
            <w:ins w:id="553" w:author="Per Lindell" w:date="2019-12-04T08:24:00Z">
              <w:r w:rsidRPr="00BC7A66">
                <w:rPr>
                  <w:rFonts w:ascii="Arial" w:hAnsi="Arial"/>
                  <w:b/>
                  <w:sz w:val="18"/>
                  <w:lang w:val="en-US"/>
                </w:rPr>
                <w:t>UL Low Band Edge</w:t>
              </w:r>
            </w:ins>
          </w:p>
        </w:tc>
        <w:tc>
          <w:tcPr>
            <w:tcW w:w="851" w:type="dxa"/>
            <w:tcBorders>
              <w:bottom w:val="single" w:sz="4" w:space="0" w:color="auto"/>
            </w:tcBorders>
          </w:tcPr>
          <w:p w14:paraId="1CE8671F" w14:textId="77777777" w:rsidR="001E6CB1" w:rsidRPr="00BC7A66" w:rsidRDefault="001E6CB1" w:rsidP="001E6CB1">
            <w:pPr>
              <w:keepNext/>
              <w:keepLines/>
              <w:spacing w:after="0"/>
              <w:jc w:val="center"/>
              <w:rPr>
                <w:ins w:id="554" w:author="Per Lindell" w:date="2019-12-04T08:24:00Z"/>
                <w:rFonts w:ascii="Arial" w:hAnsi="Arial"/>
                <w:b/>
                <w:sz w:val="18"/>
                <w:lang w:val="en-US"/>
              </w:rPr>
            </w:pPr>
            <w:ins w:id="555" w:author="Per Lindell" w:date="2019-12-04T08:24:00Z">
              <w:r w:rsidRPr="00BC7A66">
                <w:rPr>
                  <w:rFonts w:ascii="Arial" w:hAnsi="Arial"/>
                  <w:b/>
                  <w:sz w:val="18"/>
                  <w:lang w:val="en-US"/>
                </w:rPr>
                <w:t>UL High Band Edge</w:t>
              </w:r>
            </w:ins>
          </w:p>
        </w:tc>
        <w:tc>
          <w:tcPr>
            <w:tcW w:w="850" w:type="dxa"/>
            <w:tcBorders>
              <w:bottom w:val="single" w:sz="4" w:space="0" w:color="auto"/>
            </w:tcBorders>
          </w:tcPr>
          <w:p w14:paraId="1AC8CAB5" w14:textId="77777777" w:rsidR="001E6CB1" w:rsidRPr="00BC7A66" w:rsidRDefault="001E6CB1" w:rsidP="001E6CB1">
            <w:pPr>
              <w:keepNext/>
              <w:keepLines/>
              <w:spacing w:after="0"/>
              <w:jc w:val="center"/>
              <w:rPr>
                <w:ins w:id="556" w:author="Per Lindell" w:date="2019-12-04T08:24:00Z"/>
                <w:rFonts w:ascii="Arial" w:hAnsi="Arial"/>
                <w:b/>
                <w:sz w:val="18"/>
                <w:lang w:val="en-US"/>
              </w:rPr>
            </w:pPr>
            <w:ins w:id="557" w:author="Per Lindell" w:date="2019-12-04T08:24:00Z">
              <w:r w:rsidRPr="00BC7A66">
                <w:rPr>
                  <w:rFonts w:ascii="Arial" w:hAnsi="Arial"/>
                  <w:b/>
                  <w:sz w:val="18"/>
                  <w:lang w:val="en-US"/>
                </w:rPr>
                <w:t>UL Low Band Edge</w:t>
              </w:r>
            </w:ins>
          </w:p>
        </w:tc>
        <w:tc>
          <w:tcPr>
            <w:tcW w:w="820" w:type="dxa"/>
            <w:tcBorders>
              <w:bottom w:val="single" w:sz="4" w:space="0" w:color="auto"/>
            </w:tcBorders>
          </w:tcPr>
          <w:p w14:paraId="24154F4F" w14:textId="77777777" w:rsidR="001E6CB1" w:rsidRPr="00BC7A66" w:rsidRDefault="001E6CB1" w:rsidP="001E6CB1">
            <w:pPr>
              <w:keepNext/>
              <w:keepLines/>
              <w:spacing w:after="0"/>
              <w:jc w:val="center"/>
              <w:rPr>
                <w:ins w:id="558" w:author="Per Lindell" w:date="2019-12-04T08:24:00Z"/>
                <w:rFonts w:ascii="Arial" w:hAnsi="Arial"/>
                <w:b/>
                <w:sz w:val="18"/>
                <w:lang w:val="en-US"/>
              </w:rPr>
            </w:pPr>
            <w:ins w:id="559" w:author="Per Lindell" w:date="2019-12-04T08:24:00Z">
              <w:r w:rsidRPr="00BC7A66">
                <w:rPr>
                  <w:rFonts w:ascii="Arial" w:hAnsi="Arial"/>
                  <w:b/>
                  <w:sz w:val="18"/>
                  <w:lang w:val="en-US"/>
                </w:rPr>
                <w:t>UL High Band Edge</w:t>
              </w:r>
            </w:ins>
          </w:p>
        </w:tc>
      </w:tr>
      <w:tr w:rsidR="0045258C" w:rsidRPr="00BC7A66" w14:paraId="55A002EF" w14:textId="77777777" w:rsidTr="006B1ED8">
        <w:trPr>
          <w:trHeight w:val="9"/>
          <w:ins w:id="560" w:author="Per Lindell" w:date="2019-12-04T08:24:00Z"/>
        </w:trPr>
        <w:tc>
          <w:tcPr>
            <w:tcW w:w="576" w:type="dxa"/>
            <w:vAlign w:val="center"/>
          </w:tcPr>
          <w:p w14:paraId="1884D927" w14:textId="4D00DF64" w:rsidR="0045258C" w:rsidRPr="00BC7A66" w:rsidRDefault="0045258C" w:rsidP="0045258C">
            <w:pPr>
              <w:keepNext/>
              <w:keepLines/>
              <w:spacing w:after="0"/>
              <w:jc w:val="center"/>
              <w:rPr>
                <w:ins w:id="561" w:author="Per Lindell" w:date="2019-12-04T08:24:00Z"/>
                <w:rFonts w:ascii="Arial" w:hAnsi="Arial"/>
                <w:sz w:val="18"/>
                <w:lang w:val="en-US"/>
              </w:rPr>
            </w:pPr>
            <w:ins w:id="562" w:author="Per Lindell" w:date="2019-12-04T08:24:00Z">
              <w:r w:rsidRPr="00BC7A66">
                <w:rPr>
                  <w:rFonts w:ascii="Arial" w:hAnsi="Arial"/>
                  <w:sz w:val="18"/>
                  <w:lang w:eastAsia="ja-JP"/>
                </w:rPr>
                <w:t>n</w:t>
              </w:r>
            </w:ins>
            <w:ins w:id="563" w:author="Per Lindell" w:date="2020-01-29T12:50:00Z">
              <w:r>
                <w:rPr>
                  <w:rFonts w:ascii="Arial" w:hAnsi="Arial"/>
                  <w:sz w:val="18"/>
                  <w:lang w:eastAsia="ja-JP"/>
                </w:rPr>
                <w:t>25</w:t>
              </w:r>
            </w:ins>
          </w:p>
        </w:tc>
        <w:tc>
          <w:tcPr>
            <w:tcW w:w="751" w:type="dxa"/>
            <w:vAlign w:val="bottom"/>
          </w:tcPr>
          <w:p w14:paraId="3B8B6451" w14:textId="587D3D3D" w:rsidR="0045258C" w:rsidRPr="00BC7A66" w:rsidRDefault="0045258C" w:rsidP="0045258C">
            <w:pPr>
              <w:keepNext/>
              <w:keepLines/>
              <w:spacing w:after="0"/>
              <w:jc w:val="center"/>
              <w:rPr>
                <w:ins w:id="564" w:author="Per Lindell" w:date="2019-12-04T08:24:00Z"/>
                <w:rFonts w:ascii="Arial" w:hAnsi="Arial"/>
                <w:sz w:val="18"/>
                <w:lang w:eastAsia="ja-JP"/>
              </w:rPr>
            </w:pPr>
            <w:ins w:id="565" w:author="Per Lindell" w:date="2020-01-29T13:04:00Z">
              <w:r w:rsidRPr="0045258C">
                <w:rPr>
                  <w:rFonts w:ascii="Arial" w:hAnsi="Arial"/>
                  <w:sz w:val="18"/>
                  <w:lang w:eastAsia="ja-JP"/>
                </w:rPr>
                <w:t>1850</w:t>
              </w:r>
            </w:ins>
          </w:p>
        </w:tc>
        <w:tc>
          <w:tcPr>
            <w:tcW w:w="751" w:type="dxa"/>
            <w:vAlign w:val="bottom"/>
          </w:tcPr>
          <w:p w14:paraId="6D944546" w14:textId="57A3390E" w:rsidR="0045258C" w:rsidRPr="00BC7A66" w:rsidRDefault="0045258C" w:rsidP="0045258C">
            <w:pPr>
              <w:keepNext/>
              <w:keepLines/>
              <w:spacing w:after="0"/>
              <w:jc w:val="center"/>
              <w:rPr>
                <w:ins w:id="566" w:author="Per Lindell" w:date="2019-12-04T08:24:00Z"/>
                <w:rFonts w:ascii="Arial" w:hAnsi="Arial"/>
                <w:sz w:val="18"/>
                <w:lang w:eastAsia="ja-JP"/>
              </w:rPr>
            </w:pPr>
            <w:ins w:id="567" w:author="Per Lindell" w:date="2020-01-29T13:04:00Z">
              <w:r w:rsidRPr="0045258C">
                <w:rPr>
                  <w:rFonts w:ascii="Arial" w:hAnsi="Arial"/>
                  <w:sz w:val="18"/>
                  <w:lang w:eastAsia="ja-JP"/>
                </w:rPr>
                <w:t>1915</w:t>
              </w:r>
            </w:ins>
          </w:p>
        </w:tc>
        <w:tc>
          <w:tcPr>
            <w:tcW w:w="751" w:type="dxa"/>
            <w:tcBorders>
              <w:bottom w:val="single" w:sz="4" w:space="0" w:color="auto"/>
            </w:tcBorders>
            <w:vAlign w:val="bottom"/>
          </w:tcPr>
          <w:p w14:paraId="6C328411" w14:textId="49A3EF43" w:rsidR="0045258C" w:rsidRPr="00BC7A66" w:rsidRDefault="0045258C" w:rsidP="0045258C">
            <w:pPr>
              <w:keepNext/>
              <w:keepLines/>
              <w:spacing w:after="0"/>
              <w:jc w:val="center"/>
              <w:rPr>
                <w:ins w:id="568" w:author="Per Lindell" w:date="2019-12-04T08:24:00Z"/>
                <w:rFonts w:ascii="Arial" w:hAnsi="Arial"/>
                <w:sz w:val="18"/>
                <w:lang w:eastAsia="ja-JP"/>
              </w:rPr>
            </w:pPr>
            <w:ins w:id="569" w:author="Per Lindell" w:date="2020-01-29T13:04:00Z">
              <w:r w:rsidRPr="0045258C">
                <w:rPr>
                  <w:rFonts w:ascii="Arial" w:hAnsi="Arial"/>
                  <w:sz w:val="18"/>
                  <w:lang w:eastAsia="ja-JP"/>
                </w:rPr>
                <w:t>3700</w:t>
              </w:r>
            </w:ins>
          </w:p>
        </w:tc>
        <w:tc>
          <w:tcPr>
            <w:tcW w:w="751" w:type="dxa"/>
            <w:tcBorders>
              <w:bottom w:val="single" w:sz="4" w:space="0" w:color="auto"/>
            </w:tcBorders>
            <w:vAlign w:val="bottom"/>
          </w:tcPr>
          <w:p w14:paraId="690160E8" w14:textId="311EBB3A" w:rsidR="0045258C" w:rsidRPr="00BC7A66" w:rsidRDefault="0045258C" w:rsidP="0045258C">
            <w:pPr>
              <w:keepNext/>
              <w:keepLines/>
              <w:spacing w:after="0"/>
              <w:jc w:val="center"/>
              <w:rPr>
                <w:ins w:id="570" w:author="Per Lindell" w:date="2019-12-04T08:24:00Z"/>
                <w:rFonts w:ascii="Arial" w:hAnsi="Arial"/>
                <w:sz w:val="18"/>
                <w:lang w:eastAsia="ja-JP"/>
              </w:rPr>
            </w:pPr>
            <w:ins w:id="571" w:author="Per Lindell" w:date="2020-01-29T13:04:00Z">
              <w:r w:rsidRPr="0045258C">
                <w:rPr>
                  <w:rFonts w:ascii="Arial" w:hAnsi="Arial"/>
                  <w:sz w:val="18"/>
                  <w:lang w:eastAsia="ja-JP"/>
                </w:rPr>
                <w:t>3830</w:t>
              </w:r>
            </w:ins>
          </w:p>
        </w:tc>
        <w:tc>
          <w:tcPr>
            <w:tcW w:w="751" w:type="dxa"/>
            <w:tcBorders>
              <w:bottom w:val="single" w:sz="4" w:space="0" w:color="auto"/>
            </w:tcBorders>
            <w:vAlign w:val="bottom"/>
          </w:tcPr>
          <w:p w14:paraId="74EF914D" w14:textId="2DB5476F" w:rsidR="0045258C" w:rsidRPr="00BC7A66" w:rsidRDefault="0045258C" w:rsidP="0045258C">
            <w:pPr>
              <w:keepNext/>
              <w:keepLines/>
              <w:spacing w:after="0"/>
              <w:jc w:val="center"/>
              <w:rPr>
                <w:ins w:id="572" w:author="Per Lindell" w:date="2019-12-04T08:24:00Z"/>
                <w:rFonts w:ascii="Arial" w:hAnsi="Arial"/>
                <w:sz w:val="18"/>
                <w:lang w:eastAsia="ja-JP"/>
              </w:rPr>
            </w:pPr>
            <w:ins w:id="573" w:author="Per Lindell" w:date="2020-01-29T13:04:00Z">
              <w:r w:rsidRPr="0045258C">
                <w:rPr>
                  <w:rFonts w:ascii="Arial" w:hAnsi="Arial"/>
                  <w:sz w:val="18"/>
                  <w:lang w:eastAsia="ja-JP"/>
                </w:rPr>
                <w:t>5550</w:t>
              </w:r>
            </w:ins>
          </w:p>
        </w:tc>
        <w:tc>
          <w:tcPr>
            <w:tcW w:w="750" w:type="dxa"/>
            <w:tcBorders>
              <w:bottom w:val="single" w:sz="4" w:space="0" w:color="auto"/>
            </w:tcBorders>
            <w:vAlign w:val="bottom"/>
          </w:tcPr>
          <w:p w14:paraId="25A61BD4" w14:textId="1E8246DE" w:rsidR="0045258C" w:rsidRPr="00BC7A66" w:rsidRDefault="0045258C" w:rsidP="0045258C">
            <w:pPr>
              <w:keepNext/>
              <w:keepLines/>
              <w:spacing w:after="0"/>
              <w:jc w:val="center"/>
              <w:rPr>
                <w:ins w:id="574" w:author="Per Lindell" w:date="2019-12-04T08:24:00Z"/>
                <w:rFonts w:ascii="Arial" w:hAnsi="Arial"/>
                <w:sz w:val="18"/>
                <w:lang w:eastAsia="ja-JP"/>
              </w:rPr>
            </w:pPr>
            <w:ins w:id="575" w:author="Per Lindell" w:date="2020-01-29T13:04:00Z">
              <w:r w:rsidRPr="0045258C">
                <w:rPr>
                  <w:rFonts w:ascii="Arial" w:hAnsi="Arial"/>
                  <w:sz w:val="18"/>
                  <w:lang w:eastAsia="ja-JP"/>
                </w:rPr>
                <w:t>5745</w:t>
              </w:r>
            </w:ins>
          </w:p>
        </w:tc>
        <w:tc>
          <w:tcPr>
            <w:tcW w:w="750" w:type="dxa"/>
            <w:vAlign w:val="bottom"/>
          </w:tcPr>
          <w:p w14:paraId="70865A5F" w14:textId="6D1BC742" w:rsidR="0045258C" w:rsidRPr="00BC7A66" w:rsidRDefault="0045258C" w:rsidP="0045258C">
            <w:pPr>
              <w:keepNext/>
              <w:keepLines/>
              <w:spacing w:after="0"/>
              <w:jc w:val="center"/>
              <w:rPr>
                <w:ins w:id="576" w:author="Per Lindell" w:date="2019-12-04T08:24:00Z"/>
                <w:rFonts w:ascii="Arial" w:hAnsi="Arial"/>
                <w:sz w:val="18"/>
                <w:lang w:eastAsia="ja-JP"/>
              </w:rPr>
            </w:pPr>
            <w:ins w:id="577" w:author="Per Lindell" w:date="2020-01-29T13:04:00Z">
              <w:r w:rsidRPr="0045258C">
                <w:rPr>
                  <w:rFonts w:ascii="Arial" w:hAnsi="Arial"/>
                  <w:sz w:val="18"/>
                  <w:lang w:eastAsia="ja-JP"/>
                </w:rPr>
                <w:t>7400</w:t>
              </w:r>
            </w:ins>
          </w:p>
        </w:tc>
        <w:tc>
          <w:tcPr>
            <w:tcW w:w="750" w:type="dxa"/>
            <w:vAlign w:val="bottom"/>
          </w:tcPr>
          <w:p w14:paraId="6D45DDDA" w14:textId="5DB829B5" w:rsidR="0045258C" w:rsidRPr="00BC7A66" w:rsidRDefault="0045258C" w:rsidP="0045258C">
            <w:pPr>
              <w:keepNext/>
              <w:keepLines/>
              <w:spacing w:after="0"/>
              <w:jc w:val="center"/>
              <w:rPr>
                <w:ins w:id="578" w:author="Per Lindell" w:date="2019-12-04T08:24:00Z"/>
                <w:rFonts w:ascii="Arial" w:hAnsi="Arial"/>
                <w:sz w:val="18"/>
                <w:lang w:eastAsia="ja-JP"/>
              </w:rPr>
            </w:pPr>
            <w:ins w:id="579" w:author="Per Lindell" w:date="2020-01-29T13:04:00Z">
              <w:r w:rsidRPr="0045258C">
                <w:rPr>
                  <w:rFonts w:ascii="Arial" w:hAnsi="Arial"/>
                  <w:sz w:val="18"/>
                  <w:lang w:eastAsia="ja-JP"/>
                </w:rPr>
                <w:t>7660</w:t>
              </w:r>
            </w:ins>
          </w:p>
        </w:tc>
        <w:tc>
          <w:tcPr>
            <w:tcW w:w="750" w:type="dxa"/>
            <w:vAlign w:val="bottom"/>
          </w:tcPr>
          <w:p w14:paraId="2C5CF167" w14:textId="4D489FAC" w:rsidR="0045258C" w:rsidRPr="00BC7A66" w:rsidRDefault="0045258C" w:rsidP="0045258C">
            <w:pPr>
              <w:keepNext/>
              <w:keepLines/>
              <w:spacing w:after="0"/>
              <w:jc w:val="center"/>
              <w:rPr>
                <w:ins w:id="580" w:author="Per Lindell" w:date="2019-12-04T08:24:00Z"/>
                <w:rFonts w:ascii="Arial" w:hAnsi="Arial"/>
                <w:sz w:val="18"/>
                <w:lang w:eastAsia="ja-JP"/>
              </w:rPr>
            </w:pPr>
            <w:ins w:id="581" w:author="Per Lindell" w:date="2020-01-29T13:04:00Z">
              <w:r w:rsidRPr="0045258C">
                <w:rPr>
                  <w:rFonts w:ascii="Arial" w:hAnsi="Arial"/>
                  <w:sz w:val="18"/>
                  <w:lang w:eastAsia="ja-JP"/>
                </w:rPr>
                <w:t>9250</w:t>
              </w:r>
            </w:ins>
          </w:p>
        </w:tc>
        <w:tc>
          <w:tcPr>
            <w:tcW w:w="750" w:type="dxa"/>
            <w:vAlign w:val="bottom"/>
          </w:tcPr>
          <w:p w14:paraId="04A5C3FA" w14:textId="76226B00" w:rsidR="0045258C" w:rsidRPr="00BC7A66" w:rsidRDefault="0045258C" w:rsidP="0045258C">
            <w:pPr>
              <w:keepNext/>
              <w:keepLines/>
              <w:spacing w:after="0"/>
              <w:jc w:val="center"/>
              <w:rPr>
                <w:ins w:id="582" w:author="Per Lindell" w:date="2019-12-04T08:24:00Z"/>
                <w:rFonts w:ascii="Arial" w:hAnsi="Arial"/>
                <w:sz w:val="18"/>
                <w:lang w:eastAsia="ja-JP"/>
              </w:rPr>
            </w:pPr>
            <w:ins w:id="583" w:author="Per Lindell" w:date="2020-01-29T13:04:00Z">
              <w:r w:rsidRPr="0045258C">
                <w:rPr>
                  <w:rFonts w:ascii="Arial" w:hAnsi="Arial"/>
                  <w:sz w:val="18"/>
                  <w:lang w:eastAsia="ja-JP"/>
                </w:rPr>
                <w:t>9575</w:t>
              </w:r>
            </w:ins>
          </w:p>
        </w:tc>
        <w:tc>
          <w:tcPr>
            <w:tcW w:w="823" w:type="dxa"/>
            <w:vAlign w:val="bottom"/>
          </w:tcPr>
          <w:p w14:paraId="665C1334" w14:textId="25F7772E" w:rsidR="0045258C" w:rsidRPr="00BC7A66" w:rsidRDefault="0045258C" w:rsidP="0045258C">
            <w:pPr>
              <w:keepNext/>
              <w:keepLines/>
              <w:spacing w:after="0"/>
              <w:jc w:val="center"/>
              <w:rPr>
                <w:ins w:id="584" w:author="Per Lindell" w:date="2019-12-04T08:24:00Z"/>
                <w:rFonts w:ascii="Arial" w:hAnsi="Arial"/>
                <w:sz w:val="18"/>
                <w:lang w:eastAsia="ja-JP"/>
              </w:rPr>
            </w:pPr>
            <w:ins w:id="585" w:author="Per Lindell" w:date="2020-01-29T13:04:00Z">
              <w:r w:rsidRPr="0045258C">
                <w:rPr>
                  <w:rFonts w:ascii="Arial" w:hAnsi="Arial"/>
                  <w:sz w:val="18"/>
                  <w:lang w:eastAsia="ja-JP"/>
                </w:rPr>
                <w:t>11100</w:t>
              </w:r>
            </w:ins>
          </w:p>
        </w:tc>
        <w:tc>
          <w:tcPr>
            <w:tcW w:w="851" w:type="dxa"/>
            <w:vAlign w:val="bottom"/>
          </w:tcPr>
          <w:p w14:paraId="7559935F" w14:textId="21A3E339" w:rsidR="0045258C" w:rsidRPr="00BC7A66" w:rsidRDefault="0045258C" w:rsidP="0045258C">
            <w:pPr>
              <w:keepNext/>
              <w:keepLines/>
              <w:spacing w:after="0"/>
              <w:jc w:val="center"/>
              <w:rPr>
                <w:ins w:id="586" w:author="Per Lindell" w:date="2019-12-04T08:24:00Z"/>
                <w:rFonts w:ascii="Arial" w:hAnsi="Arial"/>
                <w:sz w:val="18"/>
                <w:lang w:eastAsia="ja-JP"/>
              </w:rPr>
            </w:pPr>
            <w:ins w:id="587" w:author="Per Lindell" w:date="2020-01-29T13:04:00Z">
              <w:r w:rsidRPr="0045258C">
                <w:rPr>
                  <w:rFonts w:ascii="Arial" w:hAnsi="Arial"/>
                  <w:sz w:val="18"/>
                  <w:lang w:eastAsia="ja-JP"/>
                </w:rPr>
                <w:t>11490</w:t>
              </w:r>
            </w:ins>
          </w:p>
        </w:tc>
        <w:tc>
          <w:tcPr>
            <w:tcW w:w="850" w:type="dxa"/>
            <w:vAlign w:val="bottom"/>
          </w:tcPr>
          <w:p w14:paraId="0877896B" w14:textId="783B9C8A" w:rsidR="0045258C" w:rsidRPr="00BC7A66" w:rsidRDefault="0045258C" w:rsidP="0045258C">
            <w:pPr>
              <w:keepNext/>
              <w:keepLines/>
              <w:spacing w:after="0"/>
              <w:jc w:val="center"/>
              <w:rPr>
                <w:ins w:id="588" w:author="Per Lindell" w:date="2019-12-04T08:24:00Z"/>
                <w:rFonts w:ascii="Arial" w:hAnsi="Arial"/>
                <w:sz w:val="18"/>
                <w:lang w:eastAsia="ja-JP"/>
              </w:rPr>
            </w:pPr>
            <w:ins w:id="589" w:author="Per Lindell" w:date="2020-01-29T13:04:00Z">
              <w:r w:rsidRPr="0045258C">
                <w:rPr>
                  <w:rFonts w:ascii="Arial" w:hAnsi="Arial"/>
                  <w:sz w:val="18"/>
                  <w:lang w:eastAsia="ja-JP"/>
                </w:rPr>
                <w:t>12950</w:t>
              </w:r>
            </w:ins>
          </w:p>
        </w:tc>
        <w:tc>
          <w:tcPr>
            <w:tcW w:w="820" w:type="dxa"/>
            <w:vAlign w:val="bottom"/>
          </w:tcPr>
          <w:p w14:paraId="6CDF828B" w14:textId="21F14A01" w:rsidR="0045258C" w:rsidRPr="00BC7A66" w:rsidRDefault="0045258C" w:rsidP="0045258C">
            <w:pPr>
              <w:keepNext/>
              <w:keepLines/>
              <w:spacing w:after="0"/>
              <w:jc w:val="center"/>
              <w:rPr>
                <w:ins w:id="590" w:author="Per Lindell" w:date="2019-12-04T08:24:00Z"/>
                <w:rFonts w:ascii="Arial" w:hAnsi="Arial"/>
                <w:sz w:val="18"/>
                <w:lang w:eastAsia="ja-JP"/>
              </w:rPr>
            </w:pPr>
            <w:ins w:id="591" w:author="Per Lindell" w:date="2020-01-29T13:04:00Z">
              <w:r w:rsidRPr="0045258C">
                <w:rPr>
                  <w:rFonts w:ascii="Arial" w:hAnsi="Arial"/>
                  <w:sz w:val="18"/>
                  <w:lang w:eastAsia="ja-JP"/>
                </w:rPr>
                <w:t>13405</w:t>
              </w:r>
            </w:ins>
          </w:p>
        </w:tc>
      </w:tr>
      <w:tr w:rsidR="00472023" w:rsidRPr="00BC7A66" w14:paraId="4DC52487" w14:textId="77777777" w:rsidTr="006B1ED8">
        <w:trPr>
          <w:trHeight w:val="9"/>
          <w:ins w:id="592" w:author="Per Lindell" w:date="2019-12-04T08:24:00Z"/>
        </w:trPr>
        <w:tc>
          <w:tcPr>
            <w:tcW w:w="576" w:type="dxa"/>
            <w:vAlign w:val="center"/>
          </w:tcPr>
          <w:p w14:paraId="769D6F26" w14:textId="300AA767" w:rsidR="00472023" w:rsidRPr="00BC7A66" w:rsidRDefault="00472023" w:rsidP="00472023">
            <w:pPr>
              <w:keepNext/>
              <w:keepLines/>
              <w:spacing w:after="0"/>
              <w:jc w:val="center"/>
              <w:rPr>
                <w:ins w:id="593" w:author="Per Lindell" w:date="2019-12-04T08:24:00Z"/>
                <w:rFonts w:ascii="Arial" w:hAnsi="Arial"/>
                <w:sz w:val="18"/>
                <w:lang w:val="en-US" w:eastAsia="ja-JP"/>
              </w:rPr>
            </w:pPr>
            <w:ins w:id="594" w:author="Per Lindell" w:date="2019-12-04T08:24:00Z">
              <w:r w:rsidRPr="00BC7A66">
                <w:rPr>
                  <w:rFonts w:ascii="Arial" w:hAnsi="Arial"/>
                  <w:sz w:val="18"/>
                  <w:lang w:eastAsia="ja-JP"/>
                </w:rPr>
                <w:t>n</w:t>
              </w:r>
            </w:ins>
            <w:ins w:id="595" w:author="Per Lindell" w:date="2020-01-29T12:51:00Z">
              <w:r>
                <w:rPr>
                  <w:rFonts w:ascii="Arial" w:hAnsi="Arial"/>
                  <w:sz w:val="18"/>
                  <w:lang w:eastAsia="ja-JP"/>
                </w:rPr>
                <w:t>4</w:t>
              </w:r>
            </w:ins>
            <w:ins w:id="596" w:author="Per Lindell" w:date="2020-07-26T14:32:00Z">
              <w:r>
                <w:rPr>
                  <w:rFonts w:ascii="Arial" w:hAnsi="Arial"/>
                  <w:sz w:val="18"/>
                  <w:lang w:eastAsia="ja-JP"/>
                </w:rPr>
                <w:t>8</w:t>
              </w:r>
            </w:ins>
          </w:p>
        </w:tc>
        <w:tc>
          <w:tcPr>
            <w:tcW w:w="751" w:type="dxa"/>
            <w:vAlign w:val="bottom"/>
          </w:tcPr>
          <w:p w14:paraId="10BE0D54" w14:textId="258A4BC6" w:rsidR="00472023" w:rsidRPr="00BC7A66" w:rsidRDefault="00472023" w:rsidP="00472023">
            <w:pPr>
              <w:keepNext/>
              <w:keepLines/>
              <w:spacing w:after="0"/>
              <w:jc w:val="center"/>
              <w:rPr>
                <w:ins w:id="597" w:author="Per Lindell" w:date="2019-12-04T08:24:00Z"/>
                <w:rFonts w:ascii="Arial" w:hAnsi="Arial"/>
                <w:sz w:val="18"/>
                <w:lang w:eastAsia="ja-JP"/>
              </w:rPr>
            </w:pPr>
            <w:ins w:id="598" w:author="Per Lindell" w:date="2020-07-26T14:33:00Z">
              <w:r w:rsidRPr="00472023">
                <w:rPr>
                  <w:rFonts w:ascii="Arial" w:hAnsi="Arial"/>
                  <w:sz w:val="18"/>
                  <w:lang w:eastAsia="ja-JP"/>
                </w:rPr>
                <w:t>3550</w:t>
              </w:r>
            </w:ins>
          </w:p>
        </w:tc>
        <w:tc>
          <w:tcPr>
            <w:tcW w:w="751" w:type="dxa"/>
            <w:vAlign w:val="bottom"/>
          </w:tcPr>
          <w:p w14:paraId="66120131" w14:textId="503D7786" w:rsidR="00472023" w:rsidRPr="00BC7A66" w:rsidRDefault="00472023" w:rsidP="00472023">
            <w:pPr>
              <w:keepNext/>
              <w:keepLines/>
              <w:spacing w:after="0"/>
              <w:jc w:val="center"/>
              <w:rPr>
                <w:ins w:id="599" w:author="Per Lindell" w:date="2019-12-04T08:24:00Z"/>
                <w:rFonts w:ascii="Arial" w:hAnsi="Arial"/>
                <w:sz w:val="18"/>
                <w:lang w:eastAsia="ja-JP"/>
              </w:rPr>
            </w:pPr>
            <w:ins w:id="600" w:author="Per Lindell" w:date="2020-07-26T14:33:00Z">
              <w:r w:rsidRPr="00472023">
                <w:rPr>
                  <w:rFonts w:ascii="Arial" w:hAnsi="Arial"/>
                  <w:sz w:val="18"/>
                  <w:lang w:eastAsia="ja-JP"/>
                </w:rPr>
                <w:t>3700</w:t>
              </w:r>
            </w:ins>
          </w:p>
        </w:tc>
        <w:tc>
          <w:tcPr>
            <w:tcW w:w="751" w:type="dxa"/>
            <w:tcBorders>
              <w:bottom w:val="single" w:sz="4" w:space="0" w:color="auto"/>
            </w:tcBorders>
            <w:vAlign w:val="bottom"/>
          </w:tcPr>
          <w:p w14:paraId="5BC49F0C" w14:textId="45B33A5E" w:rsidR="00472023" w:rsidRPr="00BC7A66" w:rsidRDefault="00472023" w:rsidP="00472023">
            <w:pPr>
              <w:keepNext/>
              <w:keepLines/>
              <w:spacing w:after="0"/>
              <w:jc w:val="center"/>
              <w:rPr>
                <w:ins w:id="601" w:author="Per Lindell" w:date="2019-12-04T08:24:00Z"/>
                <w:rFonts w:ascii="Arial" w:hAnsi="Arial"/>
                <w:sz w:val="18"/>
                <w:lang w:eastAsia="ja-JP"/>
              </w:rPr>
            </w:pPr>
            <w:ins w:id="602" w:author="Per Lindell" w:date="2020-07-26T14:33:00Z">
              <w:r w:rsidRPr="00472023">
                <w:rPr>
                  <w:rFonts w:ascii="Arial" w:hAnsi="Arial"/>
                  <w:sz w:val="18"/>
                  <w:lang w:eastAsia="ja-JP"/>
                </w:rPr>
                <w:t>7100</w:t>
              </w:r>
            </w:ins>
          </w:p>
        </w:tc>
        <w:tc>
          <w:tcPr>
            <w:tcW w:w="751" w:type="dxa"/>
            <w:tcBorders>
              <w:bottom w:val="single" w:sz="4" w:space="0" w:color="auto"/>
            </w:tcBorders>
            <w:vAlign w:val="bottom"/>
          </w:tcPr>
          <w:p w14:paraId="21167EEE" w14:textId="46984638" w:rsidR="00472023" w:rsidRPr="00BC7A66" w:rsidRDefault="00472023" w:rsidP="00472023">
            <w:pPr>
              <w:keepNext/>
              <w:keepLines/>
              <w:spacing w:after="0"/>
              <w:jc w:val="center"/>
              <w:rPr>
                <w:ins w:id="603" w:author="Per Lindell" w:date="2019-12-04T08:24:00Z"/>
                <w:rFonts w:ascii="Arial" w:hAnsi="Arial"/>
                <w:sz w:val="18"/>
                <w:lang w:eastAsia="ja-JP"/>
              </w:rPr>
            </w:pPr>
            <w:ins w:id="604" w:author="Per Lindell" w:date="2020-07-26T14:33:00Z">
              <w:r w:rsidRPr="00472023">
                <w:rPr>
                  <w:rFonts w:ascii="Arial" w:hAnsi="Arial"/>
                  <w:sz w:val="18"/>
                  <w:lang w:eastAsia="ja-JP"/>
                </w:rPr>
                <w:t>7400</w:t>
              </w:r>
            </w:ins>
          </w:p>
        </w:tc>
        <w:tc>
          <w:tcPr>
            <w:tcW w:w="751" w:type="dxa"/>
            <w:tcBorders>
              <w:bottom w:val="single" w:sz="4" w:space="0" w:color="auto"/>
            </w:tcBorders>
            <w:vAlign w:val="bottom"/>
          </w:tcPr>
          <w:p w14:paraId="771035B1" w14:textId="6B3E0AD3" w:rsidR="00472023" w:rsidRPr="00BC7A66" w:rsidRDefault="00472023" w:rsidP="00472023">
            <w:pPr>
              <w:keepNext/>
              <w:keepLines/>
              <w:spacing w:after="0"/>
              <w:jc w:val="center"/>
              <w:rPr>
                <w:ins w:id="605" w:author="Per Lindell" w:date="2019-12-04T08:24:00Z"/>
                <w:rFonts w:ascii="Arial" w:hAnsi="Arial"/>
                <w:sz w:val="18"/>
                <w:lang w:eastAsia="ja-JP"/>
              </w:rPr>
            </w:pPr>
            <w:ins w:id="606" w:author="Per Lindell" w:date="2020-07-26T14:33:00Z">
              <w:r w:rsidRPr="00472023">
                <w:rPr>
                  <w:rFonts w:ascii="Arial" w:hAnsi="Arial"/>
                  <w:sz w:val="18"/>
                  <w:lang w:eastAsia="ja-JP"/>
                </w:rPr>
                <w:t>10650</w:t>
              </w:r>
            </w:ins>
          </w:p>
        </w:tc>
        <w:tc>
          <w:tcPr>
            <w:tcW w:w="750" w:type="dxa"/>
            <w:tcBorders>
              <w:bottom w:val="single" w:sz="4" w:space="0" w:color="auto"/>
            </w:tcBorders>
            <w:vAlign w:val="bottom"/>
          </w:tcPr>
          <w:p w14:paraId="43E8C136" w14:textId="0F0ED8D5" w:rsidR="00472023" w:rsidRPr="00BC7A66" w:rsidRDefault="00472023" w:rsidP="00472023">
            <w:pPr>
              <w:keepNext/>
              <w:keepLines/>
              <w:spacing w:after="0"/>
              <w:jc w:val="center"/>
              <w:rPr>
                <w:ins w:id="607" w:author="Per Lindell" w:date="2019-12-04T08:24:00Z"/>
                <w:rFonts w:ascii="Arial" w:hAnsi="Arial"/>
                <w:sz w:val="18"/>
                <w:lang w:eastAsia="ja-JP"/>
              </w:rPr>
            </w:pPr>
            <w:ins w:id="608" w:author="Per Lindell" w:date="2020-07-26T14:33:00Z">
              <w:r w:rsidRPr="00472023">
                <w:rPr>
                  <w:rFonts w:ascii="Arial" w:hAnsi="Arial"/>
                  <w:sz w:val="18"/>
                  <w:lang w:eastAsia="ja-JP"/>
                </w:rPr>
                <w:t>11100</w:t>
              </w:r>
            </w:ins>
          </w:p>
        </w:tc>
        <w:tc>
          <w:tcPr>
            <w:tcW w:w="750" w:type="dxa"/>
            <w:vAlign w:val="bottom"/>
          </w:tcPr>
          <w:p w14:paraId="5348FC79" w14:textId="775AF231" w:rsidR="00472023" w:rsidRPr="00BC7A66" w:rsidRDefault="00472023" w:rsidP="00472023">
            <w:pPr>
              <w:keepNext/>
              <w:keepLines/>
              <w:spacing w:after="0"/>
              <w:jc w:val="center"/>
              <w:rPr>
                <w:ins w:id="609" w:author="Per Lindell" w:date="2019-12-04T08:24:00Z"/>
                <w:rFonts w:ascii="Arial" w:hAnsi="Arial"/>
                <w:sz w:val="18"/>
                <w:lang w:eastAsia="ja-JP"/>
              </w:rPr>
            </w:pPr>
            <w:ins w:id="610" w:author="Per Lindell" w:date="2020-07-26T14:33:00Z">
              <w:r w:rsidRPr="00472023">
                <w:rPr>
                  <w:rFonts w:ascii="Arial" w:hAnsi="Arial"/>
                  <w:sz w:val="18"/>
                  <w:lang w:eastAsia="ja-JP"/>
                </w:rPr>
                <w:t>14200</w:t>
              </w:r>
            </w:ins>
          </w:p>
        </w:tc>
        <w:tc>
          <w:tcPr>
            <w:tcW w:w="750" w:type="dxa"/>
            <w:vAlign w:val="bottom"/>
          </w:tcPr>
          <w:p w14:paraId="320A8F37" w14:textId="5E98DD49" w:rsidR="00472023" w:rsidRPr="00BC7A66" w:rsidRDefault="00472023" w:rsidP="00472023">
            <w:pPr>
              <w:keepNext/>
              <w:keepLines/>
              <w:spacing w:after="0"/>
              <w:jc w:val="center"/>
              <w:rPr>
                <w:ins w:id="611" w:author="Per Lindell" w:date="2019-12-04T08:24:00Z"/>
                <w:rFonts w:ascii="Arial" w:hAnsi="Arial"/>
                <w:sz w:val="18"/>
                <w:lang w:eastAsia="ja-JP"/>
              </w:rPr>
            </w:pPr>
            <w:ins w:id="612" w:author="Per Lindell" w:date="2020-07-26T14:33:00Z">
              <w:r w:rsidRPr="00472023">
                <w:rPr>
                  <w:rFonts w:ascii="Arial" w:hAnsi="Arial"/>
                  <w:sz w:val="18"/>
                  <w:lang w:eastAsia="ja-JP"/>
                </w:rPr>
                <w:t>14800</w:t>
              </w:r>
            </w:ins>
          </w:p>
        </w:tc>
        <w:tc>
          <w:tcPr>
            <w:tcW w:w="750" w:type="dxa"/>
            <w:vAlign w:val="bottom"/>
          </w:tcPr>
          <w:p w14:paraId="5A2501FA" w14:textId="3DAD86EA" w:rsidR="00472023" w:rsidRPr="00BC7A66" w:rsidRDefault="00472023" w:rsidP="00472023">
            <w:pPr>
              <w:keepNext/>
              <w:keepLines/>
              <w:spacing w:after="0"/>
              <w:jc w:val="center"/>
              <w:rPr>
                <w:ins w:id="613" w:author="Per Lindell" w:date="2019-12-04T08:24:00Z"/>
                <w:rFonts w:ascii="Arial" w:hAnsi="Arial"/>
                <w:sz w:val="18"/>
                <w:lang w:eastAsia="ja-JP"/>
              </w:rPr>
            </w:pPr>
            <w:ins w:id="614" w:author="Per Lindell" w:date="2020-07-26T14:33:00Z">
              <w:r w:rsidRPr="00472023">
                <w:rPr>
                  <w:rFonts w:ascii="Arial" w:hAnsi="Arial"/>
                  <w:sz w:val="18"/>
                  <w:lang w:eastAsia="ja-JP"/>
                </w:rPr>
                <w:t>17750</w:t>
              </w:r>
            </w:ins>
          </w:p>
        </w:tc>
        <w:tc>
          <w:tcPr>
            <w:tcW w:w="750" w:type="dxa"/>
            <w:vAlign w:val="bottom"/>
          </w:tcPr>
          <w:p w14:paraId="58C9BB38" w14:textId="19E560DF" w:rsidR="00472023" w:rsidRPr="00BC7A66" w:rsidRDefault="00472023" w:rsidP="00472023">
            <w:pPr>
              <w:keepNext/>
              <w:keepLines/>
              <w:spacing w:after="0"/>
              <w:jc w:val="center"/>
              <w:rPr>
                <w:ins w:id="615" w:author="Per Lindell" w:date="2019-12-04T08:24:00Z"/>
                <w:rFonts w:ascii="Arial" w:hAnsi="Arial"/>
                <w:sz w:val="18"/>
                <w:lang w:eastAsia="ja-JP"/>
              </w:rPr>
            </w:pPr>
            <w:ins w:id="616" w:author="Per Lindell" w:date="2020-07-26T14:33:00Z">
              <w:r w:rsidRPr="00472023">
                <w:rPr>
                  <w:rFonts w:ascii="Arial" w:hAnsi="Arial"/>
                  <w:sz w:val="18"/>
                  <w:lang w:eastAsia="ja-JP"/>
                </w:rPr>
                <w:t>18500</w:t>
              </w:r>
            </w:ins>
          </w:p>
        </w:tc>
        <w:tc>
          <w:tcPr>
            <w:tcW w:w="823" w:type="dxa"/>
            <w:vAlign w:val="bottom"/>
          </w:tcPr>
          <w:p w14:paraId="4E2046A8" w14:textId="68F01AA4" w:rsidR="00472023" w:rsidRPr="00BC7A66" w:rsidRDefault="00472023" w:rsidP="00472023">
            <w:pPr>
              <w:keepNext/>
              <w:keepLines/>
              <w:spacing w:after="0"/>
              <w:jc w:val="center"/>
              <w:rPr>
                <w:ins w:id="617" w:author="Per Lindell" w:date="2019-12-04T08:24:00Z"/>
                <w:rFonts w:ascii="Arial" w:hAnsi="Arial"/>
                <w:sz w:val="18"/>
                <w:lang w:eastAsia="ja-JP"/>
              </w:rPr>
            </w:pPr>
            <w:ins w:id="618" w:author="Per Lindell" w:date="2020-07-26T14:34:00Z">
              <w:r w:rsidRPr="00472023">
                <w:rPr>
                  <w:rFonts w:ascii="Arial" w:hAnsi="Arial"/>
                  <w:sz w:val="18"/>
                  <w:lang w:eastAsia="ja-JP"/>
                </w:rPr>
                <w:t>21300</w:t>
              </w:r>
            </w:ins>
          </w:p>
        </w:tc>
        <w:tc>
          <w:tcPr>
            <w:tcW w:w="851" w:type="dxa"/>
            <w:vAlign w:val="bottom"/>
          </w:tcPr>
          <w:p w14:paraId="474389C6" w14:textId="1754329C" w:rsidR="00472023" w:rsidRPr="00BC7A66" w:rsidRDefault="00472023" w:rsidP="00472023">
            <w:pPr>
              <w:keepNext/>
              <w:keepLines/>
              <w:spacing w:after="0"/>
              <w:jc w:val="center"/>
              <w:rPr>
                <w:ins w:id="619" w:author="Per Lindell" w:date="2019-12-04T08:24:00Z"/>
                <w:rFonts w:ascii="Arial" w:hAnsi="Arial"/>
                <w:sz w:val="18"/>
                <w:lang w:eastAsia="ja-JP"/>
              </w:rPr>
            </w:pPr>
            <w:ins w:id="620" w:author="Per Lindell" w:date="2020-07-26T14:34:00Z">
              <w:r w:rsidRPr="00472023">
                <w:rPr>
                  <w:rFonts w:ascii="Arial" w:hAnsi="Arial"/>
                  <w:sz w:val="18"/>
                  <w:lang w:eastAsia="ja-JP"/>
                </w:rPr>
                <w:t>22200</w:t>
              </w:r>
            </w:ins>
          </w:p>
        </w:tc>
        <w:tc>
          <w:tcPr>
            <w:tcW w:w="850" w:type="dxa"/>
            <w:vAlign w:val="bottom"/>
          </w:tcPr>
          <w:p w14:paraId="05095C9B" w14:textId="3B4010F2" w:rsidR="00472023" w:rsidRPr="00BC7A66" w:rsidRDefault="00472023" w:rsidP="00472023">
            <w:pPr>
              <w:keepNext/>
              <w:keepLines/>
              <w:spacing w:after="0"/>
              <w:jc w:val="center"/>
              <w:rPr>
                <w:ins w:id="621" w:author="Per Lindell" w:date="2019-12-04T08:24:00Z"/>
                <w:rFonts w:ascii="Arial" w:hAnsi="Arial"/>
                <w:sz w:val="18"/>
                <w:lang w:eastAsia="ja-JP"/>
              </w:rPr>
            </w:pPr>
            <w:ins w:id="622" w:author="Per Lindell" w:date="2020-07-26T14:34:00Z">
              <w:r w:rsidRPr="00472023">
                <w:rPr>
                  <w:rFonts w:ascii="Arial" w:hAnsi="Arial"/>
                  <w:sz w:val="18"/>
                  <w:lang w:eastAsia="ja-JP"/>
                </w:rPr>
                <w:t>24850</w:t>
              </w:r>
            </w:ins>
          </w:p>
        </w:tc>
        <w:tc>
          <w:tcPr>
            <w:tcW w:w="820" w:type="dxa"/>
            <w:vAlign w:val="bottom"/>
          </w:tcPr>
          <w:p w14:paraId="53325A75" w14:textId="076BD6CA" w:rsidR="00472023" w:rsidRPr="00BC7A66" w:rsidRDefault="00472023" w:rsidP="00472023">
            <w:pPr>
              <w:keepNext/>
              <w:keepLines/>
              <w:spacing w:after="0"/>
              <w:jc w:val="center"/>
              <w:rPr>
                <w:ins w:id="623" w:author="Per Lindell" w:date="2019-12-04T08:24:00Z"/>
                <w:rFonts w:ascii="Arial" w:hAnsi="Arial"/>
                <w:sz w:val="18"/>
                <w:lang w:eastAsia="ja-JP"/>
              </w:rPr>
            </w:pPr>
            <w:ins w:id="624" w:author="Per Lindell" w:date="2020-07-26T14:34:00Z">
              <w:r w:rsidRPr="00472023">
                <w:rPr>
                  <w:rFonts w:ascii="Arial" w:hAnsi="Arial"/>
                  <w:sz w:val="18"/>
                  <w:lang w:eastAsia="ja-JP"/>
                </w:rPr>
                <w:t>25900</w:t>
              </w:r>
            </w:ins>
          </w:p>
        </w:tc>
      </w:tr>
    </w:tbl>
    <w:p w14:paraId="1F1729B5" w14:textId="6A441479" w:rsidR="001E6CB1" w:rsidRDefault="001E6CB1" w:rsidP="001E6CB1">
      <w:pPr>
        <w:rPr>
          <w:ins w:id="625" w:author="Per Lindell" w:date="2020-07-26T16:14:00Z"/>
        </w:rPr>
      </w:pPr>
    </w:p>
    <w:p w14:paraId="328665FD" w14:textId="77777777" w:rsidR="00BB62E5" w:rsidRDefault="00BB62E5" w:rsidP="00BB62E5">
      <w:pPr>
        <w:rPr>
          <w:ins w:id="626" w:author="Per Lindell" w:date="2020-07-26T16:14:00Z"/>
          <w:lang w:eastAsia="zh-CN"/>
        </w:rPr>
      </w:pPr>
      <w:ins w:id="627" w:author="Per Lindell" w:date="2020-07-26T16:14:00Z">
        <w:r w:rsidRPr="00823861">
          <w:rPr>
            <w:lang w:eastAsia="zh-CN"/>
          </w:rPr>
          <w:t xml:space="preserve">Table </w:t>
        </w:r>
        <w:r w:rsidRPr="00823861">
          <w:rPr>
            <w:rFonts w:hint="eastAsia"/>
            <w:lang w:eastAsia="zh-CN"/>
          </w:rPr>
          <w:t>6.x</w:t>
        </w:r>
        <w:r w:rsidRPr="00823861">
          <w:rPr>
            <w:lang w:eastAsia="zh-CN"/>
          </w:rPr>
          <w:t>.</w:t>
        </w:r>
        <w:r w:rsidRPr="00823861">
          <w:rPr>
            <w:rFonts w:hint="eastAsia"/>
            <w:lang w:eastAsia="zh-CN"/>
          </w:rPr>
          <w:t>1.3</w:t>
        </w:r>
        <w:r w:rsidRPr="00823861">
          <w:rPr>
            <w:lang w:eastAsia="zh-CN"/>
          </w:rPr>
          <w:t>-</w:t>
        </w:r>
        <w:r>
          <w:rPr>
            <w:lang w:eastAsia="zh-CN"/>
          </w:rPr>
          <w:t>2</w:t>
        </w:r>
        <w:r>
          <w:t xml:space="preserve"> list harmonic mixing issue for the</w:t>
        </w:r>
        <w:r w:rsidRPr="00887006">
          <w:rPr>
            <w:rFonts w:hint="eastAsia"/>
            <w:lang w:eastAsia="zh-CN"/>
          </w:rPr>
          <w:t xml:space="preserve"> </w:t>
        </w:r>
        <w:r>
          <w:rPr>
            <w:lang w:eastAsia="zh-CN"/>
          </w:rPr>
          <w:t>2</w:t>
        </w:r>
        <w:r w:rsidRPr="00887006">
          <w:rPr>
            <w:rFonts w:hint="eastAsia"/>
            <w:lang w:eastAsia="zh-CN"/>
          </w:rPr>
          <w:t>DL bands CA with 1 UL</w:t>
        </w:r>
        <w:r>
          <w:rPr>
            <w:lang w:eastAsia="zh-CN"/>
          </w:rPr>
          <w:t xml:space="preserve">. </w:t>
        </w:r>
        <w:r>
          <w:t>As can be seen t</w:t>
        </w:r>
        <w:r w:rsidRPr="0004743B">
          <w:t xml:space="preserve">here are no harmonic </w:t>
        </w:r>
        <w:r>
          <w:t xml:space="preserve">mixing </w:t>
        </w:r>
        <w:r w:rsidRPr="0004743B">
          <w:t>issues</w:t>
        </w:r>
        <w:r w:rsidRPr="00050EB8">
          <w:rPr>
            <w:color w:val="000000"/>
            <w:lang w:eastAsia="zh-CN"/>
          </w:rPr>
          <w:t>.</w:t>
        </w:r>
      </w:ins>
    </w:p>
    <w:p w14:paraId="69037B44" w14:textId="77777777" w:rsidR="00BB62E5" w:rsidRPr="00050EB8" w:rsidRDefault="00BB62E5" w:rsidP="00BB62E5">
      <w:pPr>
        <w:pStyle w:val="TH"/>
        <w:rPr>
          <w:ins w:id="628" w:author="Per Lindell" w:date="2020-07-26T16:14:00Z"/>
          <w:lang w:eastAsia="zh-CN"/>
        </w:rPr>
      </w:pPr>
      <w:ins w:id="629" w:author="Per Lindell" w:date="2020-07-26T16:14:00Z">
        <w:r w:rsidRPr="00823861">
          <w:rPr>
            <w:lang w:eastAsia="zh-CN"/>
          </w:rPr>
          <w:t xml:space="preserve">Table </w:t>
        </w:r>
        <w:r w:rsidRPr="00823861">
          <w:rPr>
            <w:rFonts w:hint="eastAsia"/>
            <w:lang w:eastAsia="zh-CN"/>
          </w:rPr>
          <w:t>6.x</w:t>
        </w:r>
        <w:r w:rsidRPr="00823861">
          <w:rPr>
            <w:lang w:eastAsia="zh-CN"/>
          </w:rPr>
          <w:t>.</w:t>
        </w:r>
        <w:r w:rsidRPr="00823861">
          <w:rPr>
            <w:rFonts w:hint="eastAsia"/>
            <w:lang w:eastAsia="zh-CN"/>
          </w:rPr>
          <w:t>1.3</w:t>
        </w:r>
        <w:r w:rsidRPr="00823861">
          <w:rPr>
            <w:lang w:eastAsia="zh-CN"/>
          </w:rPr>
          <w:t>-</w:t>
        </w:r>
        <w:r>
          <w:rPr>
            <w:lang w:eastAsia="zh-CN"/>
          </w:rPr>
          <w:t xml:space="preserve">2 </w:t>
        </w:r>
        <w:r w:rsidRPr="00050EB8">
          <w:rPr>
            <w:lang w:eastAsia="zh-CN"/>
          </w:rPr>
          <w:t xml:space="preserve">Harmonic mixing for </w:t>
        </w:r>
        <w:r>
          <w:rPr>
            <w:lang w:eastAsia="zh-CN"/>
          </w:rPr>
          <w:t>2</w:t>
        </w:r>
        <w:r w:rsidRPr="00050EB8">
          <w:rPr>
            <w:lang w:eastAsia="zh-CN"/>
          </w:rPr>
          <w:t>DLs/1UL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BB62E5" w14:paraId="16A0D2BB" w14:textId="77777777" w:rsidTr="00D7167C">
        <w:trPr>
          <w:trHeight w:val="249"/>
          <w:jc w:val="center"/>
          <w:ins w:id="630" w:author="Per Lindell" w:date="2020-07-26T16:14:00Z"/>
        </w:trPr>
        <w:tc>
          <w:tcPr>
            <w:tcW w:w="662" w:type="dxa"/>
            <w:tcBorders>
              <w:top w:val="single" w:sz="4" w:space="0" w:color="auto"/>
              <w:left w:val="single" w:sz="4" w:space="0" w:color="auto"/>
              <w:bottom w:val="single" w:sz="4" w:space="0" w:color="auto"/>
              <w:right w:val="single" w:sz="4" w:space="0" w:color="auto"/>
            </w:tcBorders>
            <w:vAlign w:val="center"/>
          </w:tcPr>
          <w:p w14:paraId="459CD02C" w14:textId="77777777" w:rsidR="00BB62E5" w:rsidRDefault="00BB62E5" w:rsidP="00D7167C">
            <w:pPr>
              <w:keepNext/>
              <w:keepLines/>
              <w:spacing w:after="0"/>
              <w:jc w:val="center"/>
              <w:rPr>
                <w:ins w:id="631" w:author="Per Lindell" w:date="2020-07-26T16:14: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2BEAF41D" w14:textId="77777777" w:rsidR="00BB62E5" w:rsidRDefault="00BB62E5" w:rsidP="00D7167C">
            <w:pPr>
              <w:keepNext/>
              <w:keepLines/>
              <w:spacing w:after="0"/>
              <w:jc w:val="center"/>
              <w:rPr>
                <w:ins w:id="632" w:author="Per Lindell" w:date="2020-07-26T16:14: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6FA3C4FD" w14:textId="77777777" w:rsidR="00BB62E5" w:rsidRDefault="00BB62E5" w:rsidP="00D7167C">
            <w:pPr>
              <w:keepNext/>
              <w:keepLines/>
              <w:spacing w:after="0"/>
              <w:jc w:val="center"/>
              <w:rPr>
                <w:ins w:id="633" w:author="Per Lindell" w:date="2020-07-26T16:14: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8C9108C" w14:textId="77777777" w:rsidR="00BB62E5" w:rsidRDefault="00BB62E5" w:rsidP="00D7167C">
            <w:pPr>
              <w:keepNext/>
              <w:keepLines/>
              <w:spacing w:after="0"/>
              <w:jc w:val="center"/>
              <w:rPr>
                <w:ins w:id="634" w:author="Per Lindell" w:date="2020-07-26T16:14:00Z"/>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548CC7C4" w14:textId="77777777" w:rsidR="00BB62E5" w:rsidRPr="00C03FD0" w:rsidRDefault="00BB62E5" w:rsidP="00D7167C">
            <w:pPr>
              <w:keepNext/>
              <w:keepLines/>
              <w:spacing w:after="0"/>
              <w:jc w:val="center"/>
              <w:rPr>
                <w:ins w:id="635" w:author="Per Lindell" w:date="2020-07-26T16:14: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7D87C40" w14:textId="77777777" w:rsidR="00BB62E5" w:rsidRDefault="00BB62E5" w:rsidP="00D7167C">
            <w:pPr>
              <w:keepNext/>
              <w:keepLines/>
              <w:spacing w:after="0"/>
              <w:jc w:val="center"/>
              <w:rPr>
                <w:ins w:id="636" w:author="Per Lindell" w:date="2020-07-26T16:14:00Z"/>
                <w:rFonts w:ascii="Arial" w:hAnsi="Arial"/>
                <w:b/>
                <w:sz w:val="18"/>
                <w:lang w:val="en-US" w:eastAsia="ja-JP"/>
              </w:rPr>
            </w:pPr>
            <w:ins w:id="637" w:author="Per Lindell" w:date="2020-07-26T16:14:00Z">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0723791F" w14:textId="77777777" w:rsidR="00BB62E5" w:rsidRDefault="00BB62E5" w:rsidP="00D7167C">
            <w:pPr>
              <w:keepNext/>
              <w:keepLines/>
              <w:spacing w:after="0"/>
              <w:jc w:val="center"/>
              <w:rPr>
                <w:ins w:id="638" w:author="Per Lindell" w:date="2020-07-26T16:14:00Z"/>
                <w:rFonts w:ascii="Arial" w:hAnsi="Arial"/>
                <w:sz w:val="18"/>
                <w:lang w:val="en-US" w:eastAsia="ja-JP"/>
              </w:rPr>
            </w:pPr>
            <w:ins w:id="639" w:author="Per Lindell" w:date="2020-07-26T16:14:00Z">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76EA53E1" w14:textId="77777777" w:rsidR="00BB62E5" w:rsidRDefault="00BB62E5" w:rsidP="00D7167C">
            <w:pPr>
              <w:keepNext/>
              <w:keepLines/>
              <w:spacing w:after="0"/>
              <w:jc w:val="center"/>
              <w:rPr>
                <w:ins w:id="640" w:author="Per Lindell" w:date="2020-07-26T16:14:00Z"/>
                <w:rFonts w:ascii="Arial" w:hAnsi="Arial"/>
                <w:b/>
                <w:sz w:val="18"/>
                <w:lang w:val="en-US" w:eastAsia="ja-JP"/>
              </w:rPr>
            </w:pPr>
            <w:ins w:id="641" w:author="Per Lindell" w:date="2020-07-26T16:14:00Z">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ins>
          </w:p>
        </w:tc>
      </w:tr>
      <w:tr w:rsidR="00BB62E5" w14:paraId="2D0CC5B7" w14:textId="77777777" w:rsidTr="00D7167C">
        <w:trPr>
          <w:trHeight w:val="417"/>
          <w:jc w:val="center"/>
          <w:ins w:id="642" w:author="Per Lindell" w:date="2020-07-26T16:14:00Z"/>
        </w:trPr>
        <w:tc>
          <w:tcPr>
            <w:tcW w:w="662" w:type="dxa"/>
            <w:tcBorders>
              <w:top w:val="single" w:sz="4" w:space="0" w:color="auto"/>
              <w:left w:val="single" w:sz="4" w:space="0" w:color="auto"/>
              <w:bottom w:val="single" w:sz="4" w:space="0" w:color="auto"/>
              <w:right w:val="single" w:sz="4" w:space="0" w:color="auto"/>
            </w:tcBorders>
            <w:vAlign w:val="center"/>
            <w:hideMark/>
          </w:tcPr>
          <w:p w14:paraId="32C10A4E" w14:textId="77777777" w:rsidR="00BB62E5" w:rsidRDefault="00BB62E5" w:rsidP="00D7167C">
            <w:pPr>
              <w:keepNext/>
              <w:keepLines/>
              <w:spacing w:after="0"/>
              <w:jc w:val="center"/>
              <w:rPr>
                <w:ins w:id="643" w:author="Per Lindell" w:date="2020-07-26T16:14:00Z"/>
                <w:rFonts w:ascii="Arial" w:hAnsi="Arial"/>
                <w:b/>
                <w:sz w:val="18"/>
                <w:lang w:val="en-US" w:eastAsia="ja-JP"/>
              </w:rPr>
            </w:pPr>
            <w:ins w:id="644" w:author="Per Lindell" w:date="2020-07-26T16:14:00Z">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32B518EB" w14:textId="77777777" w:rsidR="00BB62E5" w:rsidRDefault="00BB62E5" w:rsidP="00D7167C">
            <w:pPr>
              <w:keepNext/>
              <w:keepLines/>
              <w:spacing w:after="0"/>
              <w:jc w:val="center"/>
              <w:rPr>
                <w:ins w:id="645" w:author="Per Lindell" w:date="2020-07-26T16:14:00Z"/>
                <w:rFonts w:ascii="Arial" w:hAnsi="Arial"/>
                <w:b/>
                <w:sz w:val="18"/>
                <w:lang w:val="en-US" w:eastAsia="ja-JP"/>
              </w:rPr>
            </w:pPr>
            <w:ins w:id="646" w:author="Per Lindell" w:date="2020-07-26T16:14: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889CD41" w14:textId="77777777" w:rsidR="00BB62E5" w:rsidRDefault="00BB62E5" w:rsidP="00D7167C">
            <w:pPr>
              <w:pStyle w:val="TAH"/>
              <w:rPr>
                <w:ins w:id="647" w:author="Per Lindell" w:date="2020-07-26T16:14:00Z"/>
                <w:lang w:eastAsia="ja-JP"/>
              </w:rPr>
            </w:pPr>
            <w:ins w:id="648" w:author="Per Lindell" w:date="2020-07-26T16:14: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0994274F" w14:textId="77777777" w:rsidR="00BB62E5" w:rsidRDefault="00BB62E5" w:rsidP="00D7167C">
            <w:pPr>
              <w:pStyle w:val="TAH"/>
              <w:rPr>
                <w:ins w:id="649" w:author="Per Lindell" w:date="2020-07-26T16:14:00Z"/>
                <w:lang w:eastAsia="ja-JP"/>
              </w:rPr>
            </w:pPr>
            <w:ins w:id="650" w:author="Per Lindell" w:date="2020-07-26T16:14: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13B4BC5F" w14:textId="77777777" w:rsidR="00BB62E5" w:rsidRDefault="00BB62E5" w:rsidP="00D7167C">
            <w:pPr>
              <w:pStyle w:val="TAH"/>
              <w:rPr>
                <w:ins w:id="651" w:author="Per Lindell" w:date="2020-07-26T16:14:00Z"/>
                <w:lang w:eastAsia="ja-JP"/>
              </w:rPr>
            </w:pPr>
            <w:ins w:id="652" w:author="Per Lindell" w:date="2020-07-26T16:14: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7AB449B" w14:textId="77777777" w:rsidR="00BB62E5" w:rsidRDefault="00BB62E5" w:rsidP="00D7167C">
            <w:pPr>
              <w:pStyle w:val="TAH"/>
              <w:rPr>
                <w:ins w:id="653" w:author="Per Lindell" w:date="2020-07-26T16:14:00Z"/>
                <w:lang w:eastAsia="ja-JP"/>
              </w:rPr>
            </w:pPr>
            <w:ins w:id="654" w:author="Per Lindell" w:date="2020-07-26T16:14:00Z">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073BBB6" w14:textId="77777777" w:rsidR="00BB62E5" w:rsidRDefault="00BB62E5" w:rsidP="00D7167C">
            <w:pPr>
              <w:pStyle w:val="TAH"/>
              <w:rPr>
                <w:ins w:id="655" w:author="Per Lindell" w:date="2020-07-26T16:14:00Z"/>
                <w:lang w:eastAsia="ja-JP"/>
              </w:rPr>
            </w:pPr>
            <w:ins w:id="656" w:author="Per Lindell" w:date="2020-07-26T16:14: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2F500F3" w14:textId="77777777" w:rsidR="00BB62E5" w:rsidRDefault="00BB62E5" w:rsidP="00D7167C">
            <w:pPr>
              <w:pStyle w:val="TAH"/>
              <w:rPr>
                <w:ins w:id="657" w:author="Per Lindell" w:date="2020-07-26T16:14:00Z"/>
                <w:lang w:eastAsia="ja-JP"/>
              </w:rPr>
            </w:pPr>
            <w:ins w:id="658" w:author="Per Lindell" w:date="2020-07-26T16:14:00Z">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5C3216DC" w14:textId="77777777" w:rsidR="00BB62E5" w:rsidRDefault="00BB62E5" w:rsidP="00D7167C">
            <w:pPr>
              <w:pStyle w:val="TAH"/>
              <w:rPr>
                <w:ins w:id="659" w:author="Per Lindell" w:date="2020-07-26T16:14:00Z"/>
                <w:lang w:eastAsia="ja-JP"/>
              </w:rPr>
            </w:pPr>
            <w:ins w:id="660" w:author="Per Lindell" w:date="2020-07-26T16:14:00Z">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08A3D2B0" w14:textId="77777777" w:rsidR="00BB62E5" w:rsidRDefault="00BB62E5" w:rsidP="00D7167C">
            <w:pPr>
              <w:pStyle w:val="TAH"/>
              <w:rPr>
                <w:ins w:id="661" w:author="Per Lindell" w:date="2020-07-26T16:14:00Z"/>
                <w:lang w:eastAsia="ja-JP"/>
              </w:rPr>
            </w:pPr>
            <w:ins w:id="662" w:author="Per Lindell" w:date="2020-07-26T16:14:00Z">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0FD65879" w14:textId="77777777" w:rsidR="00BB62E5" w:rsidRDefault="00BB62E5" w:rsidP="00D7167C">
            <w:pPr>
              <w:pStyle w:val="TAH"/>
              <w:rPr>
                <w:ins w:id="663" w:author="Per Lindell" w:date="2020-07-26T16:14:00Z"/>
                <w:lang w:eastAsia="ja-JP"/>
              </w:rPr>
            </w:pPr>
            <w:ins w:id="664" w:author="Per Lindell" w:date="2020-07-26T16:14:00Z">
              <w:r>
                <w:rPr>
                  <w:lang w:eastAsia="ja-JP"/>
                </w:rPr>
                <w:t>DL High Band Edge</w:t>
              </w:r>
            </w:ins>
          </w:p>
        </w:tc>
      </w:tr>
      <w:tr w:rsidR="00BB62E5" w14:paraId="1A155CA3" w14:textId="77777777" w:rsidTr="00BB62E5">
        <w:trPr>
          <w:trHeight w:val="249"/>
          <w:jc w:val="center"/>
          <w:ins w:id="665" w:author="Per Lindell" w:date="2020-07-26T16:14:00Z"/>
        </w:trPr>
        <w:tc>
          <w:tcPr>
            <w:tcW w:w="662" w:type="dxa"/>
            <w:tcBorders>
              <w:top w:val="single" w:sz="4" w:space="0" w:color="auto"/>
              <w:left w:val="single" w:sz="4" w:space="0" w:color="auto"/>
              <w:bottom w:val="single" w:sz="4" w:space="0" w:color="auto"/>
              <w:right w:val="single" w:sz="4" w:space="0" w:color="auto"/>
            </w:tcBorders>
            <w:vAlign w:val="center"/>
            <w:hideMark/>
          </w:tcPr>
          <w:p w14:paraId="5E09DA51" w14:textId="4213DA0D" w:rsidR="00BB62E5" w:rsidRPr="00887006" w:rsidRDefault="00BB62E5" w:rsidP="00BB62E5">
            <w:pPr>
              <w:pStyle w:val="TAC"/>
              <w:rPr>
                <w:ins w:id="666" w:author="Per Lindell" w:date="2020-07-26T16:14:00Z"/>
                <w:lang w:val="en-US" w:eastAsia="zh-CN"/>
              </w:rPr>
            </w:pPr>
            <w:ins w:id="667" w:author="Per Lindell" w:date="2020-07-26T16:15:00Z">
              <w:r w:rsidRPr="00BC7A66">
                <w:rPr>
                  <w:lang w:eastAsia="ja-JP"/>
                </w:rPr>
                <w:t>n</w:t>
              </w:r>
              <w:r>
                <w:rPr>
                  <w:lang w:eastAsia="ja-JP"/>
                </w:rPr>
                <w:t>25</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3B09314A" w14:textId="52A01CFB" w:rsidR="00BB62E5" w:rsidRPr="009F1BD4" w:rsidRDefault="00BB62E5" w:rsidP="00BB62E5">
            <w:pPr>
              <w:keepNext/>
              <w:keepLines/>
              <w:spacing w:after="0"/>
              <w:jc w:val="center"/>
              <w:rPr>
                <w:ins w:id="668" w:author="Per Lindell" w:date="2020-07-26T16:14:00Z"/>
                <w:rFonts w:ascii="Arial" w:hAnsi="Arial"/>
                <w:sz w:val="18"/>
                <w:lang w:eastAsia="ja-JP"/>
              </w:rPr>
            </w:pPr>
            <w:ins w:id="669" w:author="Per Lindell" w:date="2020-07-26T16:15:00Z">
              <w:r w:rsidRPr="0045258C">
                <w:rPr>
                  <w:rFonts w:ascii="Arial" w:hAnsi="Arial"/>
                  <w:sz w:val="18"/>
                  <w:lang w:eastAsia="ja-JP"/>
                </w:rPr>
                <w:t>1850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AB4B1E2" w14:textId="75770BEE" w:rsidR="00BB62E5" w:rsidRPr="009F1BD4" w:rsidRDefault="00BB62E5" w:rsidP="00BB62E5">
            <w:pPr>
              <w:keepNext/>
              <w:keepLines/>
              <w:spacing w:after="0"/>
              <w:jc w:val="center"/>
              <w:rPr>
                <w:ins w:id="670" w:author="Per Lindell" w:date="2020-07-26T16:14:00Z"/>
                <w:rFonts w:ascii="Arial" w:hAnsi="Arial"/>
                <w:sz w:val="18"/>
                <w:lang w:eastAsia="ja-JP"/>
              </w:rPr>
            </w:pPr>
            <w:ins w:id="671" w:author="Per Lindell" w:date="2020-07-26T16:15:00Z">
              <w:r w:rsidRPr="0045258C">
                <w:rPr>
                  <w:rFonts w:ascii="Arial" w:hAnsi="Arial"/>
                  <w:sz w:val="18"/>
                  <w:lang w:eastAsia="ja-JP"/>
                </w:rPr>
                <w:t>1915</w:t>
              </w:r>
            </w:ins>
          </w:p>
        </w:tc>
        <w:tc>
          <w:tcPr>
            <w:tcW w:w="937" w:type="dxa"/>
            <w:tcBorders>
              <w:top w:val="single" w:sz="4" w:space="0" w:color="auto"/>
              <w:left w:val="single" w:sz="4" w:space="0" w:color="auto"/>
              <w:bottom w:val="single" w:sz="4" w:space="0" w:color="auto"/>
              <w:right w:val="single" w:sz="4" w:space="0" w:color="auto"/>
            </w:tcBorders>
            <w:vAlign w:val="center"/>
          </w:tcPr>
          <w:p w14:paraId="31190850" w14:textId="0F761FCD" w:rsidR="00BB62E5" w:rsidRPr="009F1BD4" w:rsidRDefault="00BB62E5" w:rsidP="00BB62E5">
            <w:pPr>
              <w:keepNext/>
              <w:keepLines/>
              <w:spacing w:after="0"/>
              <w:jc w:val="center"/>
              <w:rPr>
                <w:ins w:id="672" w:author="Per Lindell" w:date="2020-07-26T16:14:00Z"/>
                <w:rFonts w:ascii="Arial" w:hAnsi="Arial"/>
                <w:sz w:val="18"/>
                <w:lang w:eastAsia="ja-JP"/>
              </w:rPr>
            </w:pPr>
            <w:ins w:id="673" w:author="Per Lindell" w:date="2020-07-26T16:17:00Z">
              <w:r w:rsidRPr="00E25C39">
                <w:rPr>
                  <w:rFonts w:ascii="Arial" w:hAnsi="Arial"/>
                  <w:sz w:val="18"/>
                  <w:lang w:eastAsia="ja-JP"/>
                </w:rPr>
                <w:t>1930</w:t>
              </w:r>
            </w:ins>
          </w:p>
        </w:tc>
        <w:tc>
          <w:tcPr>
            <w:tcW w:w="817" w:type="dxa"/>
            <w:tcBorders>
              <w:top w:val="single" w:sz="4" w:space="0" w:color="auto"/>
              <w:left w:val="single" w:sz="4" w:space="0" w:color="auto"/>
              <w:bottom w:val="single" w:sz="4" w:space="0" w:color="auto"/>
              <w:right w:val="single" w:sz="4" w:space="0" w:color="auto"/>
            </w:tcBorders>
            <w:vAlign w:val="center"/>
          </w:tcPr>
          <w:p w14:paraId="2860BD68" w14:textId="41AEA1D6" w:rsidR="00BB62E5" w:rsidRPr="009F1BD4" w:rsidRDefault="00BB62E5" w:rsidP="00BB62E5">
            <w:pPr>
              <w:keepNext/>
              <w:keepLines/>
              <w:spacing w:after="0"/>
              <w:jc w:val="center"/>
              <w:rPr>
                <w:ins w:id="674" w:author="Per Lindell" w:date="2020-07-26T16:14:00Z"/>
                <w:rFonts w:ascii="Arial" w:hAnsi="Arial"/>
                <w:sz w:val="18"/>
                <w:lang w:eastAsia="ja-JP"/>
              </w:rPr>
            </w:pPr>
            <w:ins w:id="675" w:author="Per Lindell" w:date="2020-07-26T16:17:00Z">
              <w:r w:rsidRPr="00E25C39">
                <w:rPr>
                  <w:rFonts w:ascii="Arial" w:hAnsi="Arial"/>
                  <w:sz w:val="18"/>
                  <w:lang w:eastAsia="ja-JP"/>
                </w:rPr>
                <w:t>1995</w:t>
              </w:r>
            </w:ins>
          </w:p>
        </w:tc>
        <w:tc>
          <w:tcPr>
            <w:tcW w:w="900" w:type="dxa"/>
            <w:tcBorders>
              <w:top w:val="single" w:sz="4" w:space="0" w:color="auto"/>
              <w:left w:val="single" w:sz="4" w:space="0" w:color="auto"/>
              <w:bottom w:val="single" w:sz="4" w:space="0" w:color="auto"/>
              <w:right w:val="single" w:sz="4" w:space="0" w:color="auto"/>
            </w:tcBorders>
            <w:vAlign w:val="center"/>
          </w:tcPr>
          <w:p w14:paraId="224EF82E" w14:textId="246C6629" w:rsidR="00BB62E5" w:rsidRPr="009F1BD4" w:rsidRDefault="00BB62E5" w:rsidP="00BB62E5">
            <w:pPr>
              <w:keepNext/>
              <w:keepLines/>
              <w:spacing w:after="0"/>
              <w:jc w:val="center"/>
              <w:rPr>
                <w:ins w:id="676" w:author="Per Lindell" w:date="2020-07-26T16:14:00Z"/>
                <w:rFonts w:ascii="Arial" w:hAnsi="Arial"/>
                <w:sz w:val="18"/>
                <w:lang w:eastAsia="ja-JP"/>
              </w:rPr>
            </w:pPr>
            <w:ins w:id="677" w:author="Per Lindell" w:date="2020-07-26T16:17:00Z">
              <w:r w:rsidRPr="00E25C39">
                <w:rPr>
                  <w:rFonts w:ascii="Arial" w:hAnsi="Arial"/>
                  <w:sz w:val="18"/>
                  <w:lang w:eastAsia="ja-JP"/>
                </w:rPr>
                <w:t>3860</w:t>
              </w:r>
            </w:ins>
          </w:p>
        </w:tc>
        <w:tc>
          <w:tcPr>
            <w:tcW w:w="900" w:type="dxa"/>
            <w:tcBorders>
              <w:top w:val="single" w:sz="4" w:space="0" w:color="auto"/>
              <w:left w:val="single" w:sz="4" w:space="0" w:color="auto"/>
              <w:bottom w:val="single" w:sz="4" w:space="0" w:color="auto"/>
              <w:right w:val="single" w:sz="4" w:space="0" w:color="auto"/>
            </w:tcBorders>
            <w:vAlign w:val="center"/>
          </w:tcPr>
          <w:p w14:paraId="4A93B56E" w14:textId="6D97FF9E" w:rsidR="00BB62E5" w:rsidRPr="009F1BD4" w:rsidRDefault="00BB62E5" w:rsidP="00BB62E5">
            <w:pPr>
              <w:keepNext/>
              <w:keepLines/>
              <w:spacing w:after="0"/>
              <w:jc w:val="center"/>
              <w:rPr>
                <w:ins w:id="678" w:author="Per Lindell" w:date="2020-07-26T16:14:00Z"/>
                <w:rFonts w:ascii="Arial" w:hAnsi="Arial"/>
                <w:sz w:val="18"/>
                <w:lang w:eastAsia="ja-JP"/>
              </w:rPr>
            </w:pPr>
            <w:ins w:id="679" w:author="Per Lindell" w:date="2020-07-26T16:17:00Z">
              <w:r w:rsidRPr="00E25C39">
                <w:rPr>
                  <w:rFonts w:ascii="Arial" w:hAnsi="Arial"/>
                  <w:sz w:val="18"/>
                  <w:lang w:eastAsia="ja-JP"/>
                </w:rPr>
                <w:t>3990</w:t>
              </w:r>
            </w:ins>
          </w:p>
        </w:tc>
        <w:tc>
          <w:tcPr>
            <w:tcW w:w="900" w:type="dxa"/>
            <w:tcBorders>
              <w:top w:val="single" w:sz="4" w:space="0" w:color="auto"/>
              <w:left w:val="single" w:sz="4" w:space="0" w:color="auto"/>
              <w:bottom w:val="single" w:sz="4" w:space="0" w:color="auto"/>
              <w:right w:val="single" w:sz="4" w:space="0" w:color="auto"/>
            </w:tcBorders>
            <w:vAlign w:val="center"/>
          </w:tcPr>
          <w:p w14:paraId="1FA42A0F" w14:textId="3A6D3A0A" w:rsidR="00BB62E5" w:rsidRPr="009F1BD4" w:rsidRDefault="00BB62E5" w:rsidP="00BB62E5">
            <w:pPr>
              <w:keepNext/>
              <w:keepLines/>
              <w:spacing w:after="0"/>
              <w:jc w:val="center"/>
              <w:rPr>
                <w:ins w:id="680" w:author="Per Lindell" w:date="2020-07-26T16:14:00Z"/>
                <w:rFonts w:ascii="Arial" w:hAnsi="Arial"/>
                <w:sz w:val="18"/>
                <w:lang w:eastAsia="ja-JP"/>
              </w:rPr>
            </w:pPr>
            <w:ins w:id="681" w:author="Per Lindell" w:date="2020-07-26T16:17:00Z">
              <w:r w:rsidRPr="00E25C39">
                <w:rPr>
                  <w:rFonts w:ascii="Arial" w:hAnsi="Arial"/>
                  <w:sz w:val="18"/>
                  <w:lang w:eastAsia="ja-JP"/>
                </w:rPr>
                <w:t>5790</w:t>
              </w:r>
            </w:ins>
          </w:p>
        </w:tc>
        <w:tc>
          <w:tcPr>
            <w:tcW w:w="818" w:type="dxa"/>
            <w:tcBorders>
              <w:top w:val="single" w:sz="4" w:space="0" w:color="auto"/>
              <w:left w:val="single" w:sz="4" w:space="0" w:color="auto"/>
              <w:bottom w:val="single" w:sz="4" w:space="0" w:color="auto"/>
              <w:right w:val="single" w:sz="4" w:space="0" w:color="auto"/>
            </w:tcBorders>
            <w:vAlign w:val="center"/>
          </w:tcPr>
          <w:p w14:paraId="77EE46E8" w14:textId="0B5859A4" w:rsidR="00BB62E5" w:rsidRPr="009F1BD4" w:rsidRDefault="00BB62E5" w:rsidP="00BB62E5">
            <w:pPr>
              <w:keepNext/>
              <w:keepLines/>
              <w:spacing w:after="0"/>
              <w:jc w:val="center"/>
              <w:rPr>
                <w:ins w:id="682" w:author="Per Lindell" w:date="2020-07-26T16:14:00Z"/>
                <w:rFonts w:ascii="Arial" w:hAnsi="Arial"/>
                <w:sz w:val="18"/>
                <w:lang w:eastAsia="ja-JP"/>
              </w:rPr>
            </w:pPr>
            <w:ins w:id="683" w:author="Per Lindell" w:date="2020-07-26T16:17:00Z">
              <w:r w:rsidRPr="00E25C39">
                <w:rPr>
                  <w:rFonts w:ascii="Arial" w:hAnsi="Arial"/>
                  <w:sz w:val="18"/>
                  <w:lang w:eastAsia="ja-JP"/>
                </w:rPr>
                <w:t>5985</w:t>
              </w:r>
            </w:ins>
          </w:p>
        </w:tc>
        <w:tc>
          <w:tcPr>
            <w:tcW w:w="736" w:type="dxa"/>
            <w:tcBorders>
              <w:top w:val="single" w:sz="4" w:space="0" w:color="auto"/>
              <w:left w:val="single" w:sz="4" w:space="0" w:color="auto"/>
              <w:bottom w:val="single" w:sz="4" w:space="0" w:color="auto"/>
              <w:right w:val="single" w:sz="4" w:space="0" w:color="auto"/>
            </w:tcBorders>
            <w:vAlign w:val="center"/>
          </w:tcPr>
          <w:p w14:paraId="0B231ABC" w14:textId="1245D830" w:rsidR="00BB62E5" w:rsidRPr="00495F8B" w:rsidRDefault="00BB62E5" w:rsidP="00BB62E5">
            <w:pPr>
              <w:keepNext/>
              <w:keepLines/>
              <w:spacing w:after="0"/>
              <w:jc w:val="center"/>
              <w:rPr>
                <w:ins w:id="684" w:author="Per Lindell" w:date="2020-07-26T16:14:00Z"/>
                <w:rFonts w:ascii="Arial" w:hAnsi="Arial"/>
                <w:sz w:val="18"/>
                <w:lang w:eastAsia="ja-JP"/>
              </w:rPr>
            </w:pPr>
            <w:ins w:id="685" w:author="Per Lindell" w:date="2020-07-26T16:17:00Z">
              <w:r w:rsidRPr="00E25C39">
                <w:rPr>
                  <w:rFonts w:ascii="Arial" w:hAnsi="Arial"/>
                  <w:sz w:val="18"/>
                  <w:lang w:eastAsia="ja-JP"/>
                </w:rPr>
                <w:t>7720</w:t>
              </w:r>
            </w:ins>
          </w:p>
        </w:tc>
        <w:tc>
          <w:tcPr>
            <w:tcW w:w="819" w:type="dxa"/>
            <w:tcBorders>
              <w:top w:val="single" w:sz="4" w:space="0" w:color="auto"/>
              <w:left w:val="single" w:sz="4" w:space="0" w:color="auto"/>
              <w:bottom w:val="single" w:sz="4" w:space="0" w:color="auto"/>
              <w:right w:val="single" w:sz="4" w:space="0" w:color="auto"/>
            </w:tcBorders>
            <w:vAlign w:val="center"/>
          </w:tcPr>
          <w:p w14:paraId="5CC559DD" w14:textId="1C83574C" w:rsidR="00BB62E5" w:rsidRPr="00495F8B" w:rsidRDefault="00BB62E5" w:rsidP="00BB62E5">
            <w:pPr>
              <w:keepNext/>
              <w:keepLines/>
              <w:spacing w:after="0"/>
              <w:jc w:val="center"/>
              <w:rPr>
                <w:ins w:id="686" w:author="Per Lindell" w:date="2020-07-26T16:14:00Z"/>
                <w:rFonts w:ascii="Arial" w:hAnsi="Arial"/>
                <w:sz w:val="18"/>
                <w:lang w:eastAsia="ja-JP"/>
              </w:rPr>
            </w:pPr>
            <w:ins w:id="687" w:author="Per Lindell" w:date="2020-07-26T16:17:00Z">
              <w:r w:rsidRPr="00E25C39">
                <w:rPr>
                  <w:rFonts w:ascii="Arial" w:hAnsi="Arial"/>
                  <w:sz w:val="18"/>
                  <w:lang w:eastAsia="ja-JP"/>
                </w:rPr>
                <w:t>7980</w:t>
              </w:r>
            </w:ins>
          </w:p>
        </w:tc>
      </w:tr>
      <w:tr w:rsidR="00BB62E5" w14:paraId="35E94129" w14:textId="77777777" w:rsidTr="00BB62E5">
        <w:trPr>
          <w:trHeight w:val="169"/>
          <w:jc w:val="center"/>
          <w:ins w:id="688" w:author="Per Lindell" w:date="2020-07-26T16:14:00Z"/>
        </w:trPr>
        <w:tc>
          <w:tcPr>
            <w:tcW w:w="662" w:type="dxa"/>
            <w:tcBorders>
              <w:top w:val="single" w:sz="4" w:space="0" w:color="auto"/>
              <w:left w:val="single" w:sz="4" w:space="0" w:color="auto"/>
              <w:bottom w:val="single" w:sz="4" w:space="0" w:color="auto"/>
              <w:right w:val="single" w:sz="4" w:space="0" w:color="auto"/>
            </w:tcBorders>
            <w:vAlign w:val="center"/>
            <w:hideMark/>
          </w:tcPr>
          <w:p w14:paraId="408F9B87" w14:textId="2E9AD62C" w:rsidR="00BB62E5" w:rsidRPr="00887006" w:rsidRDefault="00BB62E5" w:rsidP="00BB62E5">
            <w:pPr>
              <w:pStyle w:val="TAC"/>
              <w:rPr>
                <w:ins w:id="689" w:author="Per Lindell" w:date="2020-07-26T16:14:00Z"/>
                <w:lang w:val="en-US" w:eastAsia="zh-CN"/>
              </w:rPr>
            </w:pPr>
            <w:ins w:id="690" w:author="Per Lindell" w:date="2020-07-26T16:15:00Z">
              <w:r w:rsidRPr="00BC7A66">
                <w:rPr>
                  <w:lang w:eastAsia="ja-JP"/>
                </w:rPr>
                <w:t>n</w:t>
              </w:r>
              <w:r>
                <w:rPr>
                  <w:lang w:eastAsia="ja-JP"/>
                </w:rPr>
                <w:t>48</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604E5A5D" w14:textId="63CF37A0" w:rsidR="00BB62E5" w:rsidRPr="009F1BD4" w:rsidRDefault="00BB62E5" w:rsidP="00BB62E5">
            <w:pPr>
              <w:keepNext/>
              <w:keepLines/>
              <w:spacing w:after="0"/>
              <w:jc w:val="center"/>
              <w:rPr>
                <w:ins w:id="691" w:author="Per Lindell" w:date="2020-07-26T16:14:00Z"/>
                <w:rFonts w:ascii="Arial" w:hAnsi="Arial"/>
                <w:sz w:val="18"/>
                <w:lang w:eastAsia="ja-JP"/>
              </w:rPr>
            </w:pPr>
            <w:ins w:id="692" w:author="Per Lindell" w:date="2020-07-26T16:15:00Z">
              <w:r w:rsidRPr="00472023">
                <w:rPr>
                  <w:rFonts w:ascii="Arial" w:hAnsi="Arial"/>
                  <w:sz w:val="18"/>
                  <w:lang w:eastAsia="ja-JP"/>
                </w:rPr>
                <w:t>3550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8ED9733" w14:textId="5619D2E3" w:rsidR="00BB62E5" w:rsidRPr="009F1BD4" w:rsidRDefault="00BB62E5" w:rsidP="00BB62E5">
            <w:pPr>
              <w:keepNext/>
              <w:keepLines/>
              <w:spacing w:after="0"/>
              <w:jc w:val="center"/>
              <w:rPr>
                <w:ins w:id="693" w:author="Per Lindell" w:date="2020-07-26T16:14:00Z"/>
                <w:rFonts w:ascii="Arial" w:hAnsi="Arial"/>
                <w:sz w:val="18"/>
                <w:lang w:eastAsia="ja-JP"/>
              </w:rPr>
            </w:pPr>
            <w:ins w:id="694" w:author="Per Lindell" w:date="2020-07-26T16:15:00Z">
              <w:r w:rsidRPr="00472023">
                <w:rPr>
                  <w:rFonts w:ascii="Arial" w:hAnsi="Arial"/>
                  <w:sz w:val="18"/>
                  <w:lang w:eastAsia="ja-JP"/>
                </w:rPr>
                <w:t>3700</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0DCE4B35" w14:textId="2B68536F" w:rsidR="00BB62E5" w:rsidRPr="009F1BD4" w:rsidRDefault="00BB62E5" w:rsidP="00BB62E5">
            <w:pPr>
              <w:keepNext/>
              <w:keepLines/>
              <w:spacing w:after="0"/>
              <w:jc w:val="center"/>
              <w:rPr>
                <w:ins w:id="695" w:author="Per Lindell" w:date="2020-07-26T16:14:00Z"/>
                <w:rFonts w:ascii="Arial" w:hAnsi="Arial"/>
                <w:sz w:val="18"/>
                <w:lang w:eastAsia="ja-JP"/>
              </w:rPr>
            </w:pPr>
            <w:ins w:id="696" w:author="Per Lindell" w:date="2020-07-26T16:15:00Z">
              <w:r w:rsidRPr="00472023">
                <w:rPr>
                  <w:rFonts w:ascii="Arial" w:hAnsi="Arial"/>
                  <w:sz w:val="18"/>
                  <w:lang w:eastAsia="ja-JP"/>
                </w:rPr>
                <w:t>3550</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3E27F543" w14:textId="58A9DEBC" w:rsidR="00BB62E5" w:rsidRPr="009F1BD4" w:rsidRDefault="00BB62E5" w:rsidP="00BB62E5">
            <w:pPr>
              <w:keepNext/>
              <w:keepLines/>
              <w:spacing w:after="0"/>
              <w:jc w:val="center"/>
              <w:rPr>
                <w:ins w:id="697" w:author="Per Lindell" w:date="2020-07-26T16:14:00Z"/>
                <w:rFonts w:ascii="Arial" w:hAnsi="Arial"/>
                <w:sz w:val="18"/>
                <w:lang w:eastAsia="ja-JP"/>
              </w:rPr>
            </w:pPr>
            <w:ins w:id="698" w:author="Per Lindell" w:date="2020-07-26T16:15:00Z">
              <w:r w:rsidRPr="00472023">
                <w:rPr>
                  <w:rFonts w:ascii="Arial" w:hAnsi="Arial"/>
                  <w:sz w:val="18"/>
                  <w:lang w:eastAsia="ja-JP"/>
                </w:rPr>
                <w:t>3700</w:t>
              </w:r>
            </w:ins>
          </w:p>
        </w:tc>
        <w:tc>
          <w:tcPr>
            <w:tcW w:w="900" w:type="dxa"/>
            <w:tcBorders>
              <w:top w:val="single" w:sz="4" w:space="0" w:color="auto"/>
              <w:left w:val="single" w:sz="4" w:space="0" w:color="auto"/>
              <w:bottom w:val="single" w:sz="4" w:space="0" w:color="auto"/>
              <w:right w:val="single" w:sz="4" w:space="0" w:color="auto"/>
            </w:tcBorders>
            <w:vAlign w:val="center"/>
          </w:tcPr>
          <w:p w14:paraId="1DF8F058" w14:textId="38B05BD9" w:rsidR="00BB62E5" w:rsidRPr="009F1BD4" w:rsidRDefault="00BB62E5" w:rsidP="00BB62E5">
            <w:pPr>
              <w:keepNext/>
              <w:keepLines/>
              <w:spacing w:after="0"/>
              <w:jc w:val="center"/>
              <w:rPr>
                <w:ins w:id="699" w:author="Per Lindell" w:date="2020-07-26T16:14:00Z"/>
                <w:rFonts w:ascii="Arial" w:hAnsi="Arial"/>
                <w:sz w:val="18"/>
                <w:lang w:eastAsia="ja-JP"/>
              </w:rPr>
            </w:pPr>
            <w:ins w:id="700" w:author="Per Lindell" w:date="2020-07-26T16:16:00Z">
              <w:r w:rsidRPr="00472023">
                <w:rPr>
                  <w:rFonts w:ascii="Arial" w:hAnsi="Arial"/>
                  <w:sz w:val="18"/>
                  <w:lang w:eastAsia="ja-JP"/>
                </w:rPr>
                <w:t>7400</w:t>
              </w:r>
            </w:ins>
          </w:p>
        </w:tc>
        <w:tc>
          <w:tcPr>
            <w:tcW w:w="900" w:type="dxa"/>
            <w:tcBorders>
              <w:top w:val="single" w:sz="4" w:space="0" w:color="auto"/>
              <w:left w:val="single" w:sz="4" w:space="0" w:color="auto"/>
              <w:bottom w:val="single" w:sz="4" w:space="0" w:color="auto"/>
              <w:right w:val="single" w:sz="4" w:space="0" w:color="auto"/>
            </w:tcBorders>
            <w:vAlign w:val="center"/>
          </w:tcPr>
          <w:p w14:paraId="7229341C" w14:textId="60C05611" w:rsidR="00BB62E5" w:rsidRPr="009F1BD4" w:rsidRDefault="00BB62E5" w:rsidP="00BB62E5">
            <w:pPr>
              <w:keepNext/>
              <w:keepLines/>
              <w:spacing w:after="0"/>
              <w:jc w:val="center"/>
              <w:rPr>
                <w:ins w:id="701" w:author="Per Lindell" w:date="2020-07-26T16:14:00Z"/>
                <w:rFonts w:ascii="Arial" w:hAnsi="Arial"/>
                <w:sz w:val="18"/>
                <w:lang w:eastAsia="ja-JP"/>
              </w:rPr>
            </w:pPr>
            <w:ins w:id="702" w:author="Per Lindell" w:date="2020-07-26T16:16:00Z">
              <w:r w:rsidRPr="00472023">
                <w:rPr>
                  <w:rFonts w:ascii="Arial" w:hAnsi="Arial"/>
                  <w:sz w:val="18"/>
                  <w:lang w:eastAsia="ja-JP"/>
                </w:rPr>
                <w:t>10650</w:t>
              </w:r>
            </w:ins>
          </w:p>
        </w:tc>
        <w:tc>
          <w:tcPr>
            <w:tcW w:w="900" w:type="dxa"/>
            <w:tcBorders>
              <w:top w:val="single" w:sz="4" w:space="0" w:color="auto"/>
              <w:left w:val="single" w:sz="4" w:space="0" w:color="auto"/>
              <w:bottom w:val="single" w:sz="4" w:space="0" w:color="auto"/>
              <w:right w:val="single" w:sz="4" w:space="0" w:color="auto"/>
            </w:tcBorders>
            <w:vAlign w:val="center"/>
          </w:tcPr>
          <w:p w14:paraId="31C115B3" w14:textId="4DB2B9E5" w:rsidR="00BB62E5" w:rsidRPr="009F1BD4" w:rsidRDefault="00BB62E5" w:rsidP="00BB62E5">
            <w:pPr>
              <w:keepNext/>
              <w:keepLines/>
              <w:spacing w:after="0"/>
              <w:jc w:val="center"/>
              <w:rPr>
                <w:ins w:id="703" w:author="Per Lindell" w:date="2020-07-26T16:14:00Z"/>
                <w:rFonts w:ascii="Arial" w:hAnsi="Arial"/>
                <w:sz w:val="18"/>
                <w:lang w:eastAsia="ja-JP"/>
              </w:rPr>
            </w:pPr>
            <w:ins w:id="704" w:author="Per Lindell" w:date="2020-07-26T16:16:00Z">
              <w:r w:rsidRPr="00472023">
                <w:rPr>
                  <w:rFonts w:ascii="Arial" w:hAnsi="Arial"/>
                  <w:sz w:val="18"/>
                  <w:lang w:eastAsia="ja-JP"/>
                </w:rPr>
                <w:t>11100</w:t>
              </w:r>
            </w:ins>
          </w:p>
        </w:tc>
        <w:tc>
          <w:tcPr>
            <w:tcW w:w="818" w:type="dxa"/>
            <w:tcBorders>
              <w:top w:val="single" w:sz="4" w:space="0" w:color="auto"/>
              <w:left w:val="single" w:sz="4" w:space="0" w:color="auto"/>
              <w:bottom w:val="single" w:sz="4" w:space="0" w:color="auto"/>
              <w:right w:val="single" w:sz="4" w:space="0" w:color="auto"/>
            </w:tcBorders>
            <w:vAlign w:val="center"/>
          </w:tcPr>
          <w:p w14:paraId="576A53DC" w14:textId="5C92595C" w:rsidR="00BB62E5" w:rsidRPr="009F1BD4" w:rsidRDefault="00BB62E5" w:rsidP="00BB62E5">
            <w:pPr>
              <w:keepNext/>
              <w:keepLines/>
              <w:spacing w:after="0"/>
              <w:jc w:val="center"/>
              <w:rPr>
                <w:ins w:id="705" w:author="Per Lindell" w:date="2020-07-26T16:14:00Z"/>
                <w:rFonts w:ascii="Arial" w:hAnsi="Arial"/>
                <w:sz w:val="18"/>
                <w:lang w:eastAsia="ja-JP"/>
              </w:rPr>
            </w:pPr>
            <w:ins w:id="706" w:author="Per Lindell" w:date="2020-07-26T16:16:00Z">
              <w:r w:rsidRPr="00472023">
                <w:rPr>
                  <w:rFonts w:ascii="Arial" w:hAnsi="Arial"/>
                  <w:sz w:val="18"/>
                  <w:lang w:eastAsia="ja-JP"/>
                </w:rPr>
                <w:t>14200</w:t>
              </w:r>
            </w:ins>
          </w:p>
        </w:tc>
        <w:tc>
          <w:tcPr>
            <w:tcW w:w="736" w:type="dxa"/>
            <w:tcBorders>
              <w:top w:val="single" w:sz="4" w:space="0" w:color="auto"/>
              <w:left w:val="single" w:sz="4" w:space="0" w:color="auto"/>
              <w:bottom w:val="single" w:sz="4" w:space="0" w:color="auto"/>
              <w:right w:val="single" w:sz="4" w:space="0" w:color="auto"/>
            </w:tcBorders>
            <w:vAlign w:val="center"/>
          </w:tcPr>
          <w:p w14:paraId="252004FA" w14:textId="757B1016" w:rsidR="00BB62E5" w:rsidRPr="00495F8B" w:rsidRDefault="00BB62E5" w:rsidP="00BB62E5">
            <w:pPr>
              <w:keepNext/>
              <w:keepLines/>
              <w:spacing w:after="0"/>
              <w:jc w:val="center"/>
              <w:rPr>
                <w:ins w:id="707" w:author="Per Lindell" w:date="2020-07-26T16:14:00Z"/>
                <w:rFonts w:ascii="Arial" w:hAnsi="Arial"/>
                <w:sz w:val="18"/>
                <w:lang w:eastAsia="ja-JP"/>
              </w:rPr>
            </w:pPr>
            <w:ins w:id="708" w:author="Per Lindell" w:date="2020-07-26T16:16:00Z">
              <w:r w:rsidRPr="00472023">
                <w:rPr>
                  <w:rFonts w:ascii="Arial" w:hAnsi="Arial"/>
                  <w:sz w:val="18"/>
                  <w:lang w:eastAsia="ja-JP"/>
                </w:rPr>
                <w:t>14800</w:t>
              </w:r>
            </w:ins>
          </w:p>
        </w:tc>
        <w:tc>
          <w:tcPr>
            <w:tcW w:w="819" w:type="dxa"/>
            <w:tcBorders>
              <w:top w:val="single" w:sz="4" w:space="0" w:color="auto"/>
              <w:left w:val="single" w:sz="4" w:space="0" w:color="auto"/>
              <w:bottom w:val="single" w:sz="4" w:space="0" w:color="auto"/>
              <w:right w:val="single" w:sz="4" w:space="0" w:color="auto"/>
            </w:tcBorders>
            <w:vAlign w:val="center"/>
          </w:tcPr>
          <w:p w14:paraId="586BAD6E" w14:textId="0D250AE4" w:rsidR="00BB62E5" w:rsidRPr="00495F8B" w:rsidRDefault="00BB62E5" w:rsidP="00BB62E5">
            <w:pPr>
              <w:keepNext/>
              <w:keepLines/>
              <w:spacing w:after="0"/>
              <w:jc w:val="center"/>
              <w:rPr>
                <w:ins w:id="709" w:author="Per Lindell" w:date="2020-07-26T16:14:00Z"/>
                <w:rFonts w:ascii="Arial" w:hAnsi="Arial"/>
                <w:sz w:val="18"/>
                <w:lang w:eastAsia="ja-JP"/>
              </w:rPr>
            </w:pPr>
            <w:ins w:id="710" w:author="Per Lindell" w:date="2020-07-26T16:16:00Z">
              <w:r w:rsidRPr="00472023">
                <w:rPr>
                  <w:rFonts w:ascii="Arial" w:hAnsi="Arial"/>
                  <w:sz w:val="18"/>
                  <w:lang w:eastAsia="ja-JP"/>
                </w:rPr>
                <w:t>7400</w:t>
              </w:r>
            </w:ins>
          </w:p>
        </w:tc>
      </w:tr>
    </w:tbl>
    <w:p w14:paraId="50D26556" w14:textId="77777777" w:rsidR="00BB62E5" w:rsidRPr="00BC7A66" w:rsidRDefault="00BB62E5" w:rsidP="001E6CB1">
      <w:pPr>
        <w:rPr>
          <w:ins w:id="711" w:author="Per Lindell" w:date="2019-12-04T08:24:00Z"/>
        </w:rPr>
      </w:pPr>
    </w:p>
    <w:p w14:paraId="56A7D65A" w14:textId="77777777" w:rsidR="001E6CB1" w:rsidRPr="00BC7A66" w:rsidRDefault="001E6CB1" w:rsidP="001E6CB1">
      <w:pPr>
        <w:pStyle w:val="Heading4"/>
        <w:tabs>
          <w:tab w:val="left" w:pos="0"/>
          <w:tab w:val="left" w:pos="420"/>
          <w:tab w:val="left" w:pos="864"/>
        </w:tabs>
        <w:ind w:left="0" w:firstLine="0"/>
        <w:rPr>
          <w:ins w:id="712" w:author="Per Lindell" w:date="2019-12-04T08:24:00Z"/>
          <w:lang w:eastAsia="zh-CN"/>
        </w:rPr>
      </w:pPr>
      <w:bookmarkStart w:id="713" w:name="_Toc527641606"/>
      <w:ins w:id="714" w:author="Per Lindell" w:date="2019-12-04T08:24:00Z">
        <w:r w:rsidRPr="00BC7A66">
          <w:rPr>
            <w:lang w:eastAsia="zh-CN"/>
          </w:rPr>
          <w:t>6.x.1.4</w:t>
        </w:r>
        <w:r w:rsidRPr="00BC7A66">
          <w:rPr>
            <w:rFonts w:eastAsia="SimSun"/>
            <w:lang w:eastAsia="zh-CN"/>
          </w:rPr>
          <w:tab/>
        </w:r>
        <w:r w:rsidRPr="00BC7A66">
          <w:rPr>
            <w:rFonts w:eastAsia="SimSun"/>
            <w:lang w:eastAsia="zh-CN"/>
          </w:rPr>
          <w:tab/>
        </w:r>
        <w:r w:rsidRPr="00BC7A66">
          <w:rPr>
            <w:lang w:eastAsia="zh-CN"/>
          </w:rPr>
          <w:t>∆T</w:t>
        </w:r>
        <w:r w:rsidRPr="00BC7A66">
          <w:rPr>
            <w:rFonts w:eastAsia="SimSun"/>
            <w:vertAlign w:val="subscript"/>
            <w:lang w:eastAsia="zh-CN"/>
          </w:rPr>
          <w:t>IB</w:t>
        </w:r>
        <w:r w:rsidRPr="00BC7A66">
          <w:rPr>
            <w:lang w:eastAsia="zh-CN"/>
          </w:rPr>
          <w:t xml:space="preserve"> and ∆R</w:t>
        </w:r>
        <w:r w:rsidRPr="00BC7A66">
          <w:rPr>
            <w:rFonts w:eastAsia="SimSun"/>
            <w:vertAlign w:val="subscript"/>
            <w:lang w:eastAsia="zh-CN"/>
          </w:rPr>
          <w:t>IB</w:t>
        </w:r>
        <w:r w:rsidRPr="00BC7A66">
          <w:rPr>
            <w:lang w:eastAsia="zh-CN"/>
          </w:rPr>
          <w:t xml:space="preserve"> values</w:t>
        </w:r>
        <w:bookmarkEnd w:id="713"/>
      </w:ins>
    </w:p>
    <w:p w14:paraId="7FD70D1D" w14:textId="4C7994A2" w:rsidR="001E6CB1" w:rsidRPr="00C40B93" w:rsidRDefault="001E6CB1" w:rsidP="001E6CB1">
      <w:pPr>
        <w:rPr>
          <w:ins w:id="715" w:author="Per Lindell" w:date="2019-12-04T08:24:00Z"/>
        </w:rPr>
      </w:pPr>
      <w:bookmarkStart w:id="716" w:name="_Toc527641607"/>
      <w:ins w:id="717" w:author="Per Lindell" w:date="2019-12-04T08:24:00Z">
        <w:r w:rsidRPr="00BC7A66">
          <w:t xml:space="preserve">For </w:t>
        </w:r>
        <w:r w:rsidRPr="00BC7A66">
          <w:rPr>
            <w:lang w:eastAsia="zh-CN"/>
          </w:rPr>
          <w:t>CA_n</w:t>
        </w:r>
      </w:ins>
      <w:ins w:id="718" w:author="Per Lindell" w:date="2020-01-29T12:51:00Z">
        <w:r w:rsidR="0083145F">
          <w:rPr>
            <w:lang w:eastAsia="zh-CN"/>
          </w:rPr>
          <w:t>25</w:t>
        </w:r>
      </w:ins>
      <w:ins w:id="719" w:author="Per Lindell" w:date="2019-12-04T08:24:00Z">
        <w:r w:rsidRPr="00BC7A66">
          <w:rPr>
            <w:lang w:eastAsia="zh-CN"/>
          </w:rPr>
          <w:t>-n</w:t>
        </w:r>
      </w:ins>
      <w:ins w:id="720" w:author="Per Lindell" w:date="2020-01-29T12:51:00Z">
        <w:r w:rsidR="0083145F">
          <w:rPr>
            <w:lang w:eastAsia="zh-CN"/>
          </w:rPr>
          <w:t>4</w:t>
        </w:r>
      </w:ins>
      <w:ins w:id="721" w:author="Per Lindell" w:date="2020-07-26T16:20:00Z">
        <w:r w:rsidR="00E25C39">
          <w:rPr>
            <w:lang w:eastAsia="zh-CN"/>
          </w:rPr>
          <w:t>8</w:t>
        </w:r>
      </w:ins>
      <w:ins w:id="722" w:author="Per Lindell" w:date="2019-12-04T08:24:00Z">
        <w:r w:rsidRPr="00BC7A66">
          <w:t xml:space="preserve">, the </w:t>
        </w:r>
        <w:r w:rsidRPr="00BC7A66">
          <w:sym w:font="Symbol" w:char="F044"/>
        </w:r>
        <w:proofErr w:type="spellStart"/>
        <w:proofErr w:type="gramStart"/>
        <w:r w:rsidRPr="00BC7A66">
          <w:t>T</w:t>
        </w:r>
        <w:r w:rsidRPr="00BC7A66">
          <w:rPr>
            <w:vertAlign w:val="subscript"/>
          </w:rPr>
          <w:t>IB,c</w:t>
        </w:r>
        <w:proofErr w:type="spellEnd"/>
        <w:proofErr w:type="gramEnd"/>
        <w:r w:rsidRPr="00BC7A66">
          <w:t xml:space="preserve"> and </w:t>
        </w:r>
        <w:r w:rsidRPr="00BC7A66">
          <w:sym w:font="Symbol" w:char="F044"/>
        </w:r>
        <w:proofErr w:type="spellStart"/>
        <w:r w:rsidRPr="00BC7A66">
          <w:t>R</w:t>
        </w:r>
        <w:r w:rsidRPr="00BC7A66">
          <w:rPr>
            <w:vertAlign w:val="subscript"/>
          </w:rPr>
          <w:t>IB</w:t>
        </w:r>
        <w:r w:rsidRPr="00BC7A66">
          <w:rPr>
            <w:vertAlign w:val="subscript"/>
            <w:lang w:eastAsia="zh-CN"/>
          </w:rPr>
          <w:t>,c</w:t>
        </w:r>
        <w:proofErr w:type="spellEnd"/>
        <w:r w:rsidRPr="00BC7A66">
          <w:t xml:space="preserve"> values are derived from </w:t>
        </w:r>
      </w:ins>
      <w:ins w:id="723" w:author="Per Lindell" w:date="2019-12-04T09:51:00Z">
        <w:r w:rsidR="00C603CC" w:rsidRPr="00BC7A66">
          <w:t>CA_</w:t>
        </w:r>
      </w:ins>
      <w:ins w:id="724" w:author="Per Lindell" w:date="2020-01-29T12:51:00Z">
        <w:r w:rsidR="0083145F">
          <w:t>2</w:t>
        </w:r>
      </w:ins>
      <w:ins w:id="725" w:author="Per Lindell" w:date="2019-12-04T09:51:00Z">
        <w:r w:rsidR="00C603CC" w:rsidRPr="00BC7A66">
          <w:t>-</w:t>
        </w:r>
      </w:ins>
      <w:ins w:id="726" w:author="Per Lindell" w:date="2020-01-29T12:51:00Z">
        <w:r w:rsidR="0083145F">
          <w:t>4</w:t>
        </w:r>
      </w:ins>
      <w:ins w:id="727" w:author="Per Lindell" w:date="2020-07-26T14:40:00Z">
        <w:r w:rsidR="00472023">
          <w:t>8</w:t>
        </w:r>
      </w:ins>
      <w:ins w:id="728" w:author="Per Lindell" w:date="2019-12-04T08:24:00Z">
        <w:r w:rsidRPr="00BC7A66">
          <w:t xml:space="preserve"> </w:t>
        </w:r>
      </w:ins>
      <w:ins w:id="729" w:author="Per Lindell" w:date="2020-07-26T16:11:00Z">
        <w:r w:rsidR="009700A5">
          <w:t xml:space="preserve">and </w:t>
        </w:r>
      </w:ins>
      <w:ins w:id="730" w:author="Per Lindell" w:date="2020-07-26T16:20:00Z">
        <w:r w:rsidR="00E25C39">
          <w:t>CA</w:t>
        </w:r>
      </w:ins>
      <w:ins w:id="731" w:author="Per Lindell" w:date="2020-07-26T16:11:00Z">
        <w:r w:rsidR="009700A5">
          <w:t xml:space="preserve">_n2-n48 </w:t>
        </w:r>
      </w:ins>
      <w:ins w:id="732" w:author="Per Lindell" w:date="2019-12-04T08:24:00Z">
        <w:r w:rsidRPr="00BC7A66">
          <w:t>and are given in the tables below.</w:t>
        </w:r>
      </w:ins>
    </w:p>
    <w:p w14:paraId="781F0A3E" w14:textId="77777777" w:rsidR="001E6CB1" w:rsidRPr="00BC7A66" w:rsidRDefault="001E6CB1" w:rsidP="001E6CB1">
      <w:pPr>
        <w:keepNext/>
        <w:keepLines/>
        <w:spacing w:before="60" w:after="120"/>
        <w:jc w:val="center"/>
        <w:outlineLvl w:val="0"/>
        <w:rPr>
          <w:ins w:id="733" w:author="Per Lindell" w:date="2019-12-04T08:24:00Z"/>
          <w:rFonts w:ascii="Arial" w:eastAsia="SimSun" w:hAnsi="Arial" w:cs="Arial"/>
          <w:b/>
          <w:lang w:val="en-US"/>
        </w:rPr>
      </w:pPr>
      <w:ins w:id="734" w:author="Per Lindell" w:date="2019-12-04T08:24:00Z">
        <w:r w:rsidRPr="00BC7A66">
          <w:rPr>
            <w:rFonts w:ascii="Arial" w:eastAsia="SimSun" w:hAnsi="Arial" w:cs="Arial"/>
            <w:b/>
            <w:lang w:val="en-US"/>
          </w:rPr>
          <w:t xml:space="preserve">Table 6.x.1.4-1: </w:t>
        </w:r>
        <w:proofErr w:type="spellStart"/>
        <w:r w:rsidRPr="00BC7A66">
          <w:rPr>
            <w:rFonts w:ascii="Arial" w:eastAsia="SimSun" w:hAnsi="Arial" w:cs="Arial"/>
            <w:b/>
            <w:lang w:val="en-US"/>
          </w:rPr>
          <w:t>Δ</w:t>
        </w:r>
        <w:proofErr w:type="gramStart"/>
        <w:r w:rsidRPr="00BC7A66">
          <w:rPr>
            <w:rFonts w:ascii="Arial" w:eastAsia="SimSun" w:hAnsi="Arial" w:cs="Arial"/>
            <w:b/>
            <w:lang w:val="en-US"/>
          </w:rPr>
          <w:t>T</w:t>
        </w:r>
        <w:r w:rsidRPr="00BC7A66">
          <w:rPr>
            <w:rFonts w:ascii="Arial" w:eastAsia="SimSun" w:hAnsi="Arial" w:cs="Arial"/>
            <w:b/>
            <w:vertAlign w:val="subscript"/>
            <w:lang w:val="en-US"/>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E6CB1" w:rsidRPr="00BC7A66" w14:paraId="5AB36E57" w14:textId="77777777" w:rsidTr="001E6CB1">
        <w:trPr>
          <w:tblHeader/>
          <w:jc w:val="center"/>
          <w:ins w:id="735" w:author="Per Lindell" w:date="2019-12-04T08:24:00Z"/>
        </w:trPr>
        <w:tc>
          <w:tcPr>
            <w:tcW w:w="1535" w:type="dxa"/>
            <w:vAlign w:val="center"/>
          </w:tcPr>
          <w:p w14:paraId="59D8DE57" w14:textId="499636B2" w:rsidR="001E6CB1" w:rsidRPr="00C40B93" w:rsidRDefault="001E6CB1" w:rsidP="001E6CB1">
            <w:pPr>
              <w:keepNext/>
              <w:keepLines/>
              <w:spacing w:after="0"/>
              <w:jc w:val="center"/>
              <w:rPr>
                <w:ins w:id="736" w:author="Per Lindell" w:date="2019-12-04T08:24:00Z"/>
                <w:rFonts w:ascii="Arial" w:eastAsia="SimSun" w:hAnsi="Arial" w:cs="Arial"/>
                <w:sz w:val="18"/>
                <w:lang w:val="x-none"/>
              </w:rPr>
            </w:pPr>
            <w:ins w:id="737" w:author="Per Lindell" w:date="2019-12-04T08:24:00Z">
              <w:r w:rsidRPr="00BC7A66">
                <w:rPr>
                  <w:rFonts w:ascii="Arial" w:eastAsia="SimSun" w:hAnsi="Arial" w:cs="Arial"/>
                  <w:sz w:val="18"/>
                  <w:lang w:val="x-none" w:eastAsia="zh-CN"/>
                </w:rPr>
                <w:t xml:space="preserve">NR </w:t>
              </w:r>
            </w:ins>
            <w:ins w:id="738" w:author="Per Lindell" w:date="2020-01-29T11:18:00Z">
              <w:r w:rsidR="00BC7A66">
                <w:rPr>
                  <w:rFonts w:ascii="Arial" w:eastAsia="SimSun" w:hAnsi="Arial" w:cs="Arial"/>
                  <w:sz w:val="18"/>
                  <w:lang w:val="sv-SE" w:eastAsia="zh-CN"/>
                </w:rPr>
                <w:t>CA</w:t>
              </w:r>
            </w:ins>
            <w:ins w:id="739" w:author="Per Lindell" w:date="2019-12-04T08:24:00Z">
              <w:r w:rsidRPr="00BC7A66">
                <w:rPr>
                  <w:rFonts w:ascii="Arial" w:eastAsia="SimSun" w:hAnsi="Arial" w:cs="Arial"/>
                  <w:sz w:val="18"/>
                  <w:lang w:val="x-none"/>
                </w:rPr>
                <w:t xml:space="preserve"> Configuration</w:t>
              </w:r>
            </w:ins>
          </w:p>
        </w:tc>
        <w:tc>
          <w:tcPr>
            <w:tcW w:w="2049" w:type="dxa"/>
            <w:vAlign w:val="center"/>
          </w:tcPr>
          <w:p w14:paraId="6FD68625" w14:textId="57FDE5EB" w:rsidR="001E6CB1" w:rsidRPr="00BC7A66" w:rsidRDefault="001E6CB1" w:rsidP="001E6CB1">
            <w:pPr>
              <w:keepNext/>
              <w:keepLines/>
              <w:spacing w:after="0"/>
              <w:jc w:val="center"/>
              <w:rPr>
                <w:ins w:id="740" w:author="Per Lindell" w:date="2019-12-04T08:24:00Z"/>
                <w:rFonts w:ascii="Arial" w:eastAsia="SimSun" w:hAnsi="Arial" w:cs="Arial"/>
                <w:sz w:val="18"/>
                <w:lang w:val="x-none"/>
              </w:rPr>
            </w:pPr>
            <w:ins w:id="741" w:author="Per Lindell" w:date="2019-12-04T08:24:00Z">
              <w:r w:rsidRPr="00BC7A66">
                <w:rPr>
                  <w:rFonts w:ascii="Arial" w:eastAsia="SimSun" w:hAnsi="Arial" w:cs="Arial"/>
                  <w:sz w:val="18"/>
                  <w:lang w:val="x-none"/>
                </w:rPr>
                <w:t>NR Band</w:t>
              </w:r>
            </w:ins>
          </w:p>
        </w:tc>
        <w:tc>
          <w:tcPr>
            <w:tcW w:w="2340" w:type="dxa"/>
            <w:vAlign w:val="center"/>
          </w:tcPr>
          <w:p w14:paraId="13E531C7" w14:textId="77777777" w:rsidR="001E6CB1" w:rsidRPr="00BC7A66" w:rsidRDefault="001E6CB1" w:rsidP="001E6CB1">
            <w:pPr>
              <w:keepNext/>
              <w:keepLines/>
              <w:spacing w:after="0"/>
              <w:jc w:val="center"/>
              <w:rPr>
                <w:ins w:id="742" w:author="Per Lindell" w:date="2019-12-04T08:24:00Z"/>
                <w:rFonts w:ascii="Arial" w:eastAsia="SimSun" w:hAnsi="Arial" w:cs="Arial"/>
                <w:sz w:val="18"/>
                <w:lang w:val="x-none"/>
              </w:rPr>
            </w:pPr>
            <w:proofErr w:type="spellStart"/>
            <w:ins w:id="743" w:author="Per Lindell" w:date="2019-12-04T08:24:00Z">
              <w:r w:rsidRPr="00BC7A66">
                <w:rPr>
                  <w:rFonts w:ascii="Arial" w:eastAsia="SimSun" w:hAnsi="Arial" w:cs="Arial"/>
                  <w:sz w:val="18"/>
                  <w:lang w:val="x-none"/>
                </w:rPr>
                <w:t>ΔT</w:t>
              </w:r>
              <w:r w:rsidRPr="00BC7A66">
                <w:rPr>
                  <w:rFonts w:ascii="Arial" w:eastAsia="SimSun" w:hAnsi="Arial" w:cs="Arial"/>
                  <w:sz w:val="18"/>
                  <w:vertAlign w:val="subscript"/>
                  <w:lang w:val="x-none"/>
                </w:rPr>
                <w:t>IB,c</w:t>
              </w:r>
              <w:proofErr w:type="spellEnd"/>
              <w:r w:rsidRPr="00BC7A66">
                <w:rPr>
                  <w:rFonts w:ascii="Arial" w:eastAsia="SimSun" w:hAnsi="Arial" w:cs="Arial"/>
                  <w:sz w:val="18"/>
                  <w:lang w:val="x-none"/>
                </w:rPr>
                <w:t xml:space="preserve"> [dB]</w:t>
              </w:r>
            </w:ins>
          </w:p>
        </w:tc>
      </w:tr>
      <w:tr w:rsidR="00472023" w:rsidRPr="00BC7A66" w14:paraId="0D5DBC53" w14:textId="77777777" w:rsidTr="001E6CB1">
        <w:trPr>
          <w:jc w:val="center"/>
          <w:ins w:id="744" w:author="Per Lindell" w:date="2019-12-04T08:24:00Z"/>
        </w:trPr>
        <w:tc>
          <w:tcPr>
            <w:tcW w:w="1535" w:type="dxa"/>
            <w:vMerge w:val="restart"/>
            <w:vAlign w:val="center"/>
          </w:tcPr>
          <w:p w14:paraId="309CF1A6" w14:textId="42F13CB6" w:rsidR="00472023" w:rsidRPr="00BC7A66" w:rsidRDefault="00472023" w:rsidP="00472023">
            <w:pPr>
              <w:keepNext/>
              <w:keepLines/>
              <w:spacing w:after="0"/>
              <w:jc w:val="center"/>
              <w:rPr>
                <w:ins w:id="745" w:author="Per Lindell" w:date="2019-12-04T08:24:00Z"/>
                <w:rFonts w:ascii="Arial" w:eastAsia="SimSun" w:hAnsi="Arial" w:cs="Arial"/>
                <w:sz w:val="18"/>
                <w:lang w:val="x-none"/>
              </w:rPr>
            </w:pPr>
            <w:ins w:id="746" w:author="Per Lindell" w:date="2019-12-04T08:24:00Z">
              <w:r w:rsidRPr="00BC7A66">
                <w:rPr>
                  <w:rFonts w:ascii="Arial" w:eastAsia="SimSun" w:hAnsi="Arial" w:cs="Arial"/>
                  <w:sz w:val="18"/>
                  <w:lang w:val="sv-SE" w:eastAsia="zh-CN"/>
                </w:rPr>
                <w:t>CA_n</w:t>
              </w:r>
            </w:ins>
            <w:ins w:id="747" w:author="Per Lindell" w:date="2020-01-29T12:51:00Z">
              <w:r>
                <w:rPr>
                  <w:rFonts w:ascii="Arial" w:eastAsia="SimSun" w:hAnsi="Arial" w:cs="Arial"/>
                  <w:sz w:val="18"/>
                  <w:lang w:val="sv-SE" w:eastAsia="zh-CN"/>
                </w:rPr>
                <w:t>25</w:t>
              </w:r>
            </w:ins>
            <w:ins w:id="748" w:author="Per Lindell" w:date="2019-12-04T08:24:00Z">
              <w:r w:rsidRPr="00BC7A66">
                <w:rPr>
                  <w:rFonts w:ascii="Arial" w:eastAsia="SimSun" w:hAnsi="Arial" w:cs="Arial"/>
                  <w:sz w:val="18"/>
                  <w:lang w:val="sv-SE" w:eastAsia="zh-CN"/>
                </w:rPr>
                <w:t>-n</w:t>
              </w:r>
            </w:ins>
            <w:ins w:id="749" w:author="Per Lindell" w:date="2020-01-29T12:51:00Z">
              <w:r>
                <w:rPr>
                  <w:rFonts w:ascii="Arial" w:eastAsia="SimSun" w:hAnsi="Arial" w:cs="Arial"/>
                  <w:sz w:val="18"/>
                  <w:lang w:val="sv-SE" w:eastAsia="zh-CN"/>
                </w:rPr>
                <w:t>4</w:t>
              </w:r>
            </w:ins>
            <w:ins w:id="750" w:author="Per Lindell" w:date="2020-07-26T15:30:00Z">
              <w:r w:rsidR="006B1ED8">
                <w:rPr>
                  <w:rFonts w:ascii="Arial" w:eastAsia="SimSun" w:hAnsi="Arial" w:cs="Arial"/>
                  <w:sz w:val="18"/>
                  <w:lang w:val="sv-SE" w:eastAsia="zh-CN"/>
                </w:rPr>
                <w:t>8</w:t>
              </w:r>
            </w:ins>
          </w:p>
        </w:tc>
        <w:tc>
          <w:tcPr>
            <w:tcW w:w="2049" w:type="dxa"/>
            <w:vAlign w:val="center"/>
          </w:tcPr>
          <w:p w14:paraId="0FEF3251" w14:textId="7E5DE236" w:rsidR="00472023" w:rsidRPr="00BC7A66" w:rsidRDefault="00472023" w:rsidP="00472023">
            <w:pPr>
              <w:keepNext/>
              <w:keepLines/>
              <w:spacing w:after="0"/>
              <w:jc w:val="center"/>
              <w:rPr>
                <w:ins w:id="751" w:author="Per Lindell" w:date="2019-12-04T08:24:00Z"/>
                <w:rFonts w:ascii="Arial" w:eastAsia="SimSun" w:hAnsi="Arial" w:cs="Arial"/>
                <w:sz w:val="18"/>
                <w:lang w:val="sv-SE" w:eastAsia="zh-CN"/>
              </w:rPr>
            </w:pPr>
            <w:ins w:id="752" w:author="Per Lindell" w:date="2019-12-04T08:24:00Z">
              <w:r w:rsidRPr="00BC7A66">
                <w:rPr>
                  <w:rFonts w:ascii="Arial" w:eastAsia="SimSun" w:hAnsi="Arial" w:cs="Arial"/>
                  <w:sz w:val="18"/>
                  <w:lang w:val="sv-SE" w:eastAsia="zh-CN"/>
                </w:rPr>
                <w:t>n</w:t>
              </w:r>
            </w:ins>
            <w:ins w:id="753" w:author="Per Lindell" w:date="2020-01-29T12:51:00Z">
              <w:r>
                <w:rPr>
                  <w:rFonts w:ascii="Arial" w:eastAsia="SimSun" w:hAnsi="Arial" w:cs="Arial"/>
                  <w:sz w:val="18"/>
                  <w:lang w:val="sv-SE" w:eastAsia="zh-CN"/>
                </w:rPr>
                <w:t>25</w:t>
              </w:r>
            </w:ins>
          </w:p>
        </w:tc>
        <w:tc>
          <w:tcPr>
            <w:tcW w:w="2340" w:type="dxa"/>
          </w:tcPr>
          <w:p w14:paraId="666A0C10" w14:textId="402EE547" w:rsidR="00472023" w:rsidRPr="00C40B93" w:rsidRDefault="00472023" w:rsidP="00472023">
            <w:pPr>
              <w:keepNext/>
              <w:keepLines/>
              <w:spacing w:after="0"/>
              <w:jc w:val="center"/>
              <w:rPr>
                <w:ins w:id="754" w:author="Per Lindell" w:date="2019-12-04T08:24:00Z"/>
                <w:rFonts w:ascii="Arial" w:eastAsia="SimSun" w:hAnsi="Arial" w:cs="Arial"/>
                <w:sz w:val="18"/>
                <w:lang w:val="sv-SE" w:eastAsia="zh-CN"/>
              </w:rPr>
            </w:pPr>
            <w:ins w:id="755" w:author="Per Lindell" w:date="2020-07-26T14:40:00Z">
              <w:r w:rsidRPr="00472023">
                <w:rPr>
                  <w:rFonts w:ascii="Arial" w:eastAsia="SimSun" w:hAnsi="Arial" w:cs="Arial"/>
                  <w:sz w:val="18"/>
                  <w:lang w:val="sv-SE" w:eastAsia="zh-CN"/>
                </w:rPr>
                <w:t>0.6</w:t>
              </w:r>
            </w:ins>
          </w:p>
        </w:tc>
      </w:tr>
      <w:tr w:rsidR="00472023" w:rsidRPr="00BC7A66" w14:paraId="6DAF5FEB" w14:textId="77777777" w:rsidTr="001E6CB1">
        <w:trPr>
          <w:jc w:val="center"/>
          <w:ins w:id="756" w:author="Per Lindell" w:date="2019-12-04T08:24:00Z"/>
        </w:trPr>
        <w:tc>
          <w:tcPr>
            <w:tcW w:w="1535" w:type="dxa"/>
            <w:vMerge/>
            <w:vAlign w:val="center"/>
          </w:tcPr>
          <w:p w14:paraId="600E6EF4" w14:textId="77777777" w:rsidR="00472023" w:rsidRPr="00BC7A66" w:rsidRDefault="00472023" w:rsidP="00472023">
            <w:pPr>
              <w:keepNext/>
              <w:keepLines/>
              <w:spacing w:after="0"/>
              <w:jc w:val="center"/>
              <w:rPr>
                <w:ins w:id="757" w:author="Per Lindell" w:date="2019-12-04T08:24:00Z"/>
                <w:rFonts w:ascii="Arial" w:eastAsia="SimSun" w:hAnsi="Arial" w:cs="Arial"/>
                <w:sz w:val="18"/>
                <w:lang w:val="x-none"/>
              </w:rPr>
            </w:pPr>
          </w:p>
        </w:tc>
        <w:tc>
          <w:tcPr>
            <w:tcW w:w="2049" w:type="dxa"/>
            <w:vAlign w:val="center"/>
          </w:tcPr>
          <w:p w14:paraId="24C36653" w14:textId="59AB6C55" w:rsidR="00472023" w:rsidRPr="00BC7A66" w:rsidRDefault="00472023" w:rsidP="00472023">
            <w:pPr>
              <w:keepNext/>
              <w:keepLines/>
              <w:spacing w:after="0"/>
              <w:jc w:val="center"/>
              <w:rPr>
                <w:ins w:id="758" w:author="Per Lindell" w:date="2019-12-04T08:24:00Z"/>
                <w:rFonts w:ascii="Arial" w:eastAsia="SimSun" w:hAnsi="Arial" w:cs="Arial"/>
                <w:sz w:val="18"/>
                <w:lang w:val="sv-SE" w:eastAsia="zh-CN"/>
              </w:rPr>
            </w:pPr>
            <w:ins w:id="759" w:author="Per Lindell" w:date="2019-12-04T08:24:00Z">
              <w:r w:rsidRPr="00BC7A66">
                <w:rPr>
                  <w:rFonts w:ascii="Arial" w:eastAsia="SimSun" w:hAnsi="Arial" w:cs="Arial"/>
                  <w:sz w:val="18"/>
                  <w:lang w:val="sv-SE" w:eastAsia="zh-CN"/>
                </w:rPr>
                <w:t>n</w:t>
              </w:r>
            </w:ins>
            <w:ins w:id="760" w:author="Per Lindell" w:date="2020-01-29T12:51:00Z">
              <w:r>
                <w:rPr>
                  <w:rFonts w:ascii="Arial" w:eastAsia="SimSun" w:hAnsi="Arial" w:cs="Arial"/>
                  <w:sz w:val="18"/>
                  <w:lang w:val="sv-SE" w:eastAsia="zh-CN"/>
                </w:rPr>
                <w:t>4</w:t>
              </w:r>
            </w:ins>
            <w:ins w:id="761" w:author="Per Lindell" w:date="2020-07-26T15:30:00Z">
              <w:r w:rsidR="006B1ED8">
                <w:rPr>
                  <w:rFonts w:ascii="Arial" w:eastAsia="SimSun" w:hAnsi="Arial" w:cs="Arial"/>
                  <w:sz w:val="18"/>
                  <w:lang w:val="sv-SE" w:eastAsia="zh-CN"/>
                </w:rPr>
                <w:t>8</w:t>
              </w:r>
            </w:ins>
          </w:p>
        </w:tc>
        <w:tc>
          <w:tcPr>
            <w:tcW w:w="2340" w:type="dxa"/>
          </w:tcPr>
          <w:p w14:paraId="77395644" w14:textId="4C0A8673" w:rsidR="00472023" w:rsidRPr="00C40B93" w:rsidRDefault="00472023" w:rsidP="00472023">
            <w:pPr>
              <w:keepNext/>
              <w:keepLines/>
              <w:spacing w:after="0"/>
              <w:jc w:val="center"/>
              <w:rPr>
                <w:ins w:id="762" w:author="Per Lindell" w:date="2019-12-04T08:24:00Z"/>
                <w:rFonts w:ascii="Arial" w:eastAsia="SimSun" w:hAnsi="Arial" w:cs="Arial"/>
                <w:sz w:val="18"/>
                <w:lang w:val="sv-SE" w:eastAsia="zh-CN"/>
              </w:rPr>
            </w:pPr>
            <w:ins w:id="763" w:author="Per Lindell" w:date="2020-07-26T14:40:00Z">
              <w:r w:rsidRPr="00472023">
                <w:rPr>
                  <w:rFonts w:ascii="Arial" w:eastAsia="SimSun" w:hAnsi="Arial" w:cs="Arial"/>
                  <w:sz w:val="18"/>
                  <w:lang w:val="sv-SE" w:eastAsia="zh-CN"/>
                </w:rPr>
                <w:t>0.8</w:t>
              </w:r>
            </w:ins>
          </w:p>
        </w:tc>
      </w:tr>
    </w:tbl>
    <w:p w14:paraId="7BFFA5E4" w14:textId="77777777" w:rsidR="001E6CB1" w:rsidRPr="00BC7A66" w:rsidRDefault="001E6CB1" w:rsidP="001E6CB1">
      <w:pPr>
        <w:rPr>
          <w:ins w:id="764" w:author="Per Lindell" w:date="2019-12-04T08:24:00Z"/>
          <w:rFonts w:eastAsia="SimSun"/>
        </w:rPr>
      </w:pPr>
    </w:p>
    <w:p w14:paraId="198C0ED9" w14:textId="77777777" w:rsidR="001E6CB1" w:rsidRPr="00BC7A66" w:rsidRDefault="001E6CB1" w:rsidP="001E6CB1">
      <w:pPr>
        <w:keepNext/>
        <w:keepLines/>
        <w:spacing w:before="60" w:after="120"/>
        <w:jc w:val="center"/>
        <w:outlineLvl w:val="0"/>
        <w:rPr>
          <w:ins w:id="765" w:author="Per Lindell" w:date="2019-12-04T08:24:00Z"/>
          <w:rFonts w:ascii="Arial" w:eastAsia="SimSun" w:hAnsi="Arial" w:cs="Arial"/>
          <w:b/>
          <w:lang w:val="en-US" w:eastAsia="zh-CN"/>
        </w:rPr>
      </w:pPr>
      <w:ins w:id="766" w:author="Per Lindell" w:date="2019-12-04T08:24:00Z">
        <w:r w:rsidRPr="00BC7A66">
          <w:rPr>
            <w:rFonts w:ascii="Arial" w:eastAsia="SimSun" w:hAnsi="Arial" w:cs="Arial"/>
            <w:b/>
            <w:lang w:val="en-US"/>
          </w:rPr>
          <w:t xml:space="preserve">Table 6.x.1.4-2: </w:t>
        </w:r>
        <w:proofErr w:type="spellStart"/>
        <w:r w:rsidRPr="00BC7A66">
          <w:rPr>
            <w:rFonts w:ascii="Arial" w:eastAsia="SimSun" w:hAnsi="Arial" w:cs="Arial"/>
            <w:b/>
            <w:lang w:val="en-US"/>
          </w:rPr>
          <w:t>Δ</w:t>
        </w:r>
        <w:proofErr w:type="gramStart"/>
        <w:r w:rsidRPr="00BC7A66">
          <w:rPr>
            <w:rFonts w:ascii="Arial" w:eastAsia="SimSun" w:hAnsi="Arial" w:cs="Arial"/>
            <w:b/>
            <w:lang w:val="en-US"/>
          </w:rPr>
          <w:t>R</w:t>
        </w:r>
        <w:r w:rsidRPr="00BC7A66">
          <w:rPr>
            <w:rFonts w:ascii="Arial" w:eastAsia="SimSun" w:hAnsi="Arial" w:cs="Arial"/>
            <w:b/>
            <w:vertAlign w:val="subscript"/>
            <w:lang w:val="en-US"/>
          </w:rPr>
          <w:t>IB</w:t>
        </w:r>
        <w:r w:rsidRPr="00BC7A66">
          <w:rPr>
            <w:rFonts w:ascii="Arial" w:eastAsia="SimSun" w:hAnsi="Arial" w:cs="Arial"/>
            <w:b/>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E6CB1" w:rsidRPr="00BC7A66" w14:paraId="14B6A87E" w14:textId="77777777" w:rsidTr="001E6CB1">
        <w:trPr>
          <w:tblHeader/>
          <w:jc w:val="center"/>
          <w:ins w:id="767" w:author="Per Lindell" w:date="2019-12-04T08:24:00Z"/>
        </w:trPr>
        <w:tc>
          <w:tcPr>
            <w:tcW w:w="1535" w:type="dxa"/>
            <w:vAlign w:val="center"/>
          </w:tcPr>
          <w:p w14:paraId="2D22476A" w14:textId="23937E24" w:rsidR="001E6CB1" w:rsidRPr="00BC7A66" w:rsidRDefault="00BC7A66" w:rsidP="001E6CB1">
            <w:pPr>
              <w:keepNext/>
              <w:keepLines/>
              <w:spacing w:after="0"/>
              <w:jc w:val="center"/>
              <w:rPr>
                <w:ins w:id="768" w:author="Per Lindell" w:date="2019-12-04T08:24:00Z"/>
                <w:rFonts w:ascii="Arial" w:eastAsia="SimSun" w:hAnsi="Arial" w:cs="Arial"/>
                <w:sz w:val="18"/>
                <w:lang w:val="x-none"/>
              </w:rPr>
            </w:pPr>
            <w:ins w:id="769" w:author="Per Lindell" w:date="2020-01-29T11:18:00Z">
              <w:r w:rsidRPr="0056544C">
                <w:rPr>
                  <w:rFonts w:ascii="Arial" w:eastAsia="SimSun" w:hAnsi="Arial" w:cs="Arial"/>
                  <w:sz w:val="18"/>
                  <w:lang w:val="x-none" w:eastAsia="zh-CN"/>
                </w:rPr>
                <w:t xml:space="preserve">NR </w:t>
              </w:r>
              <w:r>
                <w:rPr>
                  <w:rFonts w:ascii="Arial" w:eastAsia="SimSun" w:hAnsi="Arial" w:cs="Arial"/>
                  <w:sz w:val="18"/>
                  <w:lang w:val="sv-SE" w:eastAsia="zh-CN"/>
                </w:rPr>
                <w:t>CA</w:t>
              </w:r>
              <w:r w:rsidRPr="00BC7A66">
                <w:rPr>
                  <w:rFonts w:ascii="Arial" w:eastAsia="SimSun" w:hAnsi="Arial" w:cs="Arial"/>
                  <w:sz w:val="18"/>
                  <w:lang w:val="x-none"/>
                </w:rPr>
                <w:t xml:space="preserve"> Configuration</w:t>
              </w:r>
            </w:ins>
          </w:p>
        </w:tc>
        <w:tc>
          <w:tcPr>
            <w:tcW w:w="2052" w:type="dxa"/>
            <w:vAlign w:val="center"/>
          </w:tcPr>
          <w:p w14:paraId="171A8A46" w14:textId="6C5AEA17" w:rsidR="001E6CB1" w:rsidRPr="00C40B93" w:rsidRDefault="001E6CB1" w:rsidP="001E6CB1">
            <w:pPr>
              <w:keepNext/>
              <w:keepLines/>
              <w:spacing w:after="0"/>
              <w:jc w:val="center"/>
              <w:rPr>
                <w:ins w:id="770" w:author="Per Lindell" w:date="2019-12-04T08:24:00Z"/>
                <w:rFonts w:ascii="Arial" w:eastAsia="SimSun" w:hAnsi="Arial" w:cs="Arial"/>
                <w:sz w:val="18"/>
                <w:lang w:val="x-none"/>
              </w:rPr>
            </w:pPr>
            <w:ins w:id="771" w:author="Per Lindell" w:date="2019-12-04T08:24:00Z">
              <w:r w:rsidRPr="00BC7A66">
                <w:rPr>
                  <w:rFonts w:ascii="Arial" w:eastAsia="SimSun" w:hAnsi="Arial" w:cs="Arial"/>
                  <w:sz w:val="18"/>
                  <w:lang w:val="x-none"/>
                </w:rPr>
                <w:t>NR Band</w:t>
              </w:r>
            </w:ins>
          </w:p>
        </w:tc>
        <w:tc>
          <w:tcPr>
            <w:tcW w:w="2340" w:type="dxa"/>
            <w:vAlign w:val="center"/>
          </w:tcPr>
          <w:p w14:paraId="70374DF5" w14:textId="77777777" w:rsidR="001E6CB1" w:rsidRPr="00BC7A66" w:rsidRDefault="001E6CB1" w:rsidP="001E6CB1">
            <w:pPr>
              <w:keepNext/>
              <w:keepLines/>
              <w:spacing w:after="0"/>
              <w:jc w:val="center"/>
              <w:rPr>
                <w:ins w:id="772" w:author="Per Lindell" w:date="2019-12-04T08:24:00Z"/>
                <w:rFonts w:ascii="Arial" w:eastAsia="SimSun" w:hAnsi="Arial" w:cs="Arial"/>
                <w:sz w:val="18"/>
                <w:lang w:val="x-none"/>
              </w:rPr>
            </w:pPr>
            <w:proofErr w:type="spellStart"/>
            <w:ins w:id="773" w:author="Per Lindell" w:date="2019-12-04T08:24:00Z">
              <w:r w:rsidRPr="00BC7A66">
                <w:rPr>
                  <w:rFonts w:ascii="Arial" w:eastAsia="SimSun" w:hAnsi="Arial" w:cs="Arial"/>
                  <w:sz w:val="18"/>
                  <w:lang w:val="x-none"/>
                </w:rPr>
                <w:t>ΔR</w:t>
              </w:r>
              <w:r w:rsidRPr="00BC7A66">
                <w:rPr>
                  <w:rFonts w:ascii="Arial" w:eastAsia="SimSun" w:hAnsi="Arial" w:cs="Arial"/>
                  <w:sz w:val="18"/>
                  <w:vertAlign w:val="subscript"/>
                  <w:lang w:val="x-none"/>
                </w:rPr>
                <w:t>IB</w:t>
              </w:r>
              <w:r w:rsidRPr="00BC7A66">
                <w:rPr>
                  <w:rFonts w:ascii="Arial" w:eastAsia="SimSun" w:hAnsi="Arial" w:cs="Arial"/>
                  <w:sz w:val="18"/>
                  <w:vertAlign w:val="subscript"/>
                  <w:lang w:val="x-none" w:eastAsia="zh-CN"/>
                </w:rPr>
                <w:t>,c</w:t>
              </w:r>
              <w:proofErr w:type="spellEnd"/>
              <w:r w:rsidRPr="00BC7A66">
                <w:rPr>
                  <w:rFonts w:ascii="Arial" w:eastAsia="SimSun" w:hAnsi="Arial" w:cs="Arial"/>
                  <w:sz w:val="18"/>
                  <w:lang w:val="x-none"/>
                </w:rPr>
                <w:t xml:space="preserve"> [dB]</w:t>
              </w:r>
            </w:ins>
          </w:p>
        </w:tc>
      </w:tr>
      <w:tr w:rsidR="00472023" w:rsidRPr="00BC7A66" w14:paraId="78C8D5F5" w14:textId="77777777" w:rsidTr="00472023">
        <w:trPr>
          <w:jc w:val="center"/>
          <w:ins w:id="774" w:author="Per Lindell" w:date="2019-12-04T08:24:00Z"/>
        </w:trPr>
        <w:tc>
          <w:tcPr>
            <w:tcW w:w="1535" w:type="dxa"/>
            <w:vMerge w:val="restart"/>
            <w:vAlign w:val="center"/>
          </w:tcPr>
          <w:p w14:paraId="3E6AA03F" w14:textId="6E6CEA30" w:rsidR="00472023" w:rsidRPr="00BC7A66" w:rsidRDefault="00472023" w:rsidP="00472023">
            <w:pPr>
              <w:keepNext/>
              <w:keepLines/>
              <w:spacing w:after="0"/>
              <w:jc w:val="center"/>
              <w:rPr>
                <w:ins w:id="775" w:author="Per Lindell" w:date="2019-12-04T08:24:00Z"/>
                <w:rFonts w:ascii="Arial" w:eastAsia="SimSun" w:hAnsi="Arial" w:cs="Arial"/>
                <w:sz w:val="18"/>
                <w:lang w:val="x-none"/>
              </w:rPr>
            </w:pPr>
            <w:ins w:id="776" w:author="Per Lindell" w:date="2019-12-04T08:24:00Z">
              <w:r w:rsidRPr="00BC7A66">
                <w:rPr>
                  <w:rFonts w:ascii="Arial" w:eastAsia="SimSun" w:hAnsi="Arial" w:cs="Arial"/>
                  <w:sz w:val="18"/>
                  <w:lang w:val="sv-SE" w:eastAsia="zh-CN"/>
                </w:rPr>
                <w:t>CA_n</w:t>
              </w:r>
            </w:ins>
            <w:ins w:id="777" w:author="Per Lindell" w:date="2020-01-29T12:51:00Z">
              <w:r>
                <w:rPr>
                  <w:rFonts w:ascii="Arial" w:eastAsia="SimSun" w:hAnsi="Arial" w:cs="Arial"/>
                  <w:sz w:val="18"/>
                  <w:lang w:val="sv-SE" w:eastAsia="zh-CN"/>
                </w:rPr>
                <w:t>25</w:t>
              </w:r>
            </w:ins>
            <w:ins w:id="778" w:author="Per Lindell" w:date="2019-12-04T08:24:00Z">
              <w:r w:rsidRPr="00BC7A66">
                <w:rPr>
                  <w:rFonts w:ascii="Arial" w:eastAsia="SimSun" w:hAnsi="Arial" w:cs="Arial"/>
                  <w:sz w:val="18"/>
                  <w:lang w:val="sv-SE" w:eastAsia="zh-CN"/>
                </w:rPr>
                <w:t>-n</w:t>
              </w:r>
            </w:ins>
            <w:ins w:id="779" w:author="Per Lindell" w:date="2020-01-29T12:51:00Z">
              <w:r>
                <w:rPr>
                  <w:rFonts w:ascii="Arial" w:eastAsia="SimSun" w:hAnsi="Arial" w:cs="Arial"/>
                  <w:sz w:val="18"/>
                  <w:lang w:val="sv-SE" w:eastAsia="zh-CN"/>
                </w:rPr>
                <w:t>4</w:t>
              </w:r>
            </w:ins>
            <w:ins w:id="780" w:author="Per Lindell" w:date="2020-07-26T15:30:00Z">
              <w:r w:rsidR="006B1ED8">
                <w:rPr>
                  <w:rFonts w:ascii="Arial" w:eastAsia="SimSun" w:hAnsi="Arial" w:cs="Arial"/>
                  <w:sz w:val="18"/>
                  <w:lang w:val="sv-SE" w:eastAsia="zh-CN"/>
                </w:rPr>
                <w:t>8</w:t>
              </w:r>
            </w:ins>
          </w:p>
        </w:tc>
        <w:tc>
          <w:tcPr>
            <w:tcW w:w="2052" w:type="dxa"/>
            <w:vAlign w:val="center"/>
          </w:tcPr>
          <w:p w14:paraId="1B926CC0" w14:textId="76A8F7B7" w:rsidR="00472023" w:rsidRPr="00BC7A66" w:rsidRDefault="00472023" w:rsidP="00472023">
            <w:pPr>
              <w:keepNext/>
              <w:keepLines/>
              <w:spacing w:after="0"/>
              <w:jc w:val="center"/>
              <w:rPr>
                <w:ins w:id="781" w:author="Per Lindell" w:date="2019-12-04T08:24:00Z"/>
                <w:rFonts w:ascii="Arial" w:eastAsia="SimSun" w:hAnsi="Arial" w:cs="Arial"/>
                <w:sz w:val="18"/>
                <w:lang w:val="sv-SE" w:eastAsia="zh-CN"/>
              </w:rPr>
            </w:pPr>
            <w:ins w:id="782" w:author="Per Lindell" w:date="2019-12-04T08:24:00Z">
              <w:r w:rsidRPr="00BC7A66">
                <w:rPr>
                  <w:rFonts w:ascii="Arial" w:eastAsia="SimSun" w:hAnsi="Arial" w:cs="Arial"/>
                  <w:sz w:val="18"/>
                  <w:lang w:val="sv-SE" w:eastAsia="zh-CN"/>
                </w:rPr>
                <w:t>n</w:t>
              </w:r>
            </w:ins>
            <w:ins w:id="783" w:author="Per Lindell" w:date="2020-01-29T12:51:00Z">
              <w:r>
                <w:rPr>
                  <w:rFonts w:ascii="Arial" w:eastAsia="SimSun" w:hAnsi="Arial" w:cs="Arial"/>
                  <w:sz w:val="18"/>
                  <w:lang w:val="sv-SE" w:eastAsia="zh-CN"/>
                </w:rPr>
                <w:t>25</w:t>
              </w:r>
            </w:ins>
          </w:p>
        </w:tc>
        <w:tc>
          <w:tcPr>
            <w:tcW w:w="2340" w:type="dxa"/>
          </w:tcPr>
          <w:p w14:paraId="5B62CFC0" w14:textId="32717B25" w:rsidR="00472023" w:rsidRPr="00C40B93" w:rsidRDefault="00472023" w:rsidP="00472023">
            <w:pPr>
              <w:keepNext/>
              <w:keepLines/>
              <w:spacing w:after="0"/>
              <w:jc w:val="center"/>
              <w:rPr>
                <w:ins w:id="784" w:author="Per Lindell" w:date="2019-12-04T08:24:00Z"/>
                <w:rFonts w:ascii="Arial" w:eastAsia="SimSun" w:hAnsi="Arial" w:cs="Arial"/>
                <w:sz w:val="18"/>
                <w:lang w:val="sv-SE" w:eastAsia="zh-CN"/>
              </w:rPr>
            </w:pPr>
            <w:ins w:id="785" w:author="Per Lindell" w:date="2020-07-26T14:40:00Z">
              <w:r w:rsidRPr="00472023">
                <w:rPr>
                  <w:rFonts w:ascii="Arial" w:eastAsia="SimSun" w:hAnsi="Arial" w:cs="Arial"/>
                  <w:sz w:val="18"/>
                  <w:lang w:val="sv-SE" w:eastAsia="zh-CN"/>
                </w:rPr>
                <w:t>0.2</w:t>
              </w:r>
            </w:ins>
          </w:p>
        </w:tc>
      </w:tr>
      <w:tr w:rsidR="00472023" w:rsidRPr="00BC7A66" w14:paraId="67EF4278" w14:textId="77777777" w:rsidTr="00472023">
        <w:trPr>
          <w:jc w:val="center"/>
          <w:ins w:id="786" w:author="Per Lindell" w:date="2019-12-04T08:24:00Z"/>
        </w:trPr>
        <w:tc>
          <w:tcPr>
            <w:tcW w:w="1535" w:type="dxa"/>
            <w:vMerge/>
            <w:vAlign w:val="center"/>
          </w:tcPr>
          <w:p w14:paraId="4BC516B5" w14:textId="77777777" w:rsidR="00472023" w:rsidRPr="00BC7A66" w:rsidRDefault="00472023" w:rsidP="00472023">
            <w:pPr>
              <w:keepNext/>
              <w:keepLines/>
              <w:spacing w:after="0"/>
              <w:jc w:val="center"/>
              <w:rPr>
                <w:ins w:id="787" w:author="Per Lindell" w:date="2019-12-04T08:24:00Z"/>
                <w:rFonts w:ascii="Arial" w:eastAsia="SimSun" w:hAnsi="Arial" w:cs="Arial"/>
                <w:sz w:val="18"/>
                <w:lang w:val="x-none"/>
              </w:rPr>
            </w:pPr>
          </w:p>
        </w:tc>
        <w:tc>
          <w:tcPr>
            <w:tcW w:w="2052" w:type="dxa"/>
            <w:vAlign w:val="center"/>
          </w:tcPr>
          <w:p w14:paraId="6304FD96" w14:textId="4936F816" w:rsidR="00472023" w:rsidRPr="00BC7A66" w:rsidRDefault="00472023" w:rsidP="00472023">
            <w:pPr>
              <w:keepNext/>
              <w:keepLines/>
              <w:spacing w:after="0"/>
              <w:jc w:val="center"/>
              <w:rPr>
                <w:ins w:id="788" w:author="Per Lindell" w:date="2019-12-04T08:24:00Z"/>
                <w:rFonts w:ascii="Arial" w:eastAsia="SimSun" w:hAnsi="Arial" w:cs="Arial"/>
                <w:sz w:val="18"/>
                <w:lang w:val="sv-SE" w:eastAsia="zh-CN"/>
              </w:rPr>
            </w:pPr>
            <w:ins w:id="789" w:author="Per Lindell" w:date="2019-12-04T08:24:00Z">
              <w:r w:rsidRPr="00BC7A66">
                <w:rPr>
                  <w:rFonts w:ascii="Arial" w:eastAsia="SimSun" w:hAnsi="Arial" w:cs="Arial"/>
                  <w:sz w:val="18"/>
                  <w:lang w:val="sv-SE" w:eastAsia="zh-CN"/>
                </w:rPr>
                <w:t>n</w:t>
              </w:r>
            </w:ins>
            <w:ins w:id="790" w:author="Per Lindell" w:date="2020-01-29T12:51:00Z">
              <w:r>
                <w:rPr>
                  <w:rFonts w:ascii="Arial" w:eastAsia="SimSun" w:hAnsi="Arial" w:cs="Arial"/>
                  <w:sz w:val="18"/>
                  <w:lang w:val="sv-SE" w:eastAsia="zh-CN"/>
                </w:rPr>
                <w:t>4</w:t>
              </w:r>
            </w:ins>
            <w:ins w:id="791" w:author="Per Lindell" w:date="2020-07-26T15:30:00Z">
              <w:r w:rsidR="006B1ED8">
                <w:rPr>
                  <w:rFonts w:ascii="Arial" w:eastAsia="SimSun" w:hAnsi="Arial" w:cs="Arial"/>
                  <w:sz w:val="18"/>
                  <w:lang w:val="sv-SE" w:eastAsia="zh-CN"/>
                </w:rPr>
                <w:t>8</w:t>
              </w:r>
            </w:ins>
          </w:p>
        </w:tc>
        <w:tc>
          <w:tcPr>
            <w:tcW w:w="2340" w:type="dxa"/>
          </w:tcPr>
          <w:p w14:paraId="5181498B" w14:textId="4FFB2A60" w:rsidR="00472023" w:rsidRPr="00C40B93" w:rsidRDefault="00472023" w:rsidP="00472023">
            <w:pPr>
              <w:keepNext/>
              <w:keepLines/>
              <w:spacing w:after="0"/>
              <w:jc w:val="center"/>
              <w:rPr>
                <w:ins w:id="792" w:author="Per Lindell" w:date="2019-12-04T08:24:00Z"/>
                <w:rFonts w:ascii="Arial" w:eastAsia="SimSun" w:hAnsi="Arial" w:cs="Arial"/>
                <w:sz w:val="18"/>
                <w:lang w:val="sv-SE" w:eastAsia="zh-CN"/>
              </w:rPr>
            </w:pPr>
            <w:ins w:id="793" w:author="Per Lindell" w:date="2020-07-26T14:40:00Z">
              <w:r w:rsidRPr="00472023">
                <w:rPr>
                  <w:rFonts w:ascii="Arial" w:eastAsia="SimSun" w:hAnsi="Arial" w:cs="Arial"/>
                  <w:sz w:val="18"/>
                  <w:lang w:val="sv-SE" w:eastAsia="zh-CN"/>
                </w:rPr>
                <w:t>0.5</w:t>
              </w:r>
            </w:ins>
          </w:p>
        </w:tc>
      </w:tr>
    </w:tbl>
    <w:p w14:paraId="60D5E1CA" w14:textId="77777777" w:rsidR="001E6CB1" w:rsidRPr="00BC7A66" w:rsidRDefault="001E6CB1" w:rsidP="001E6CB1">
      <w:pPr>
        <w:jc w:val="center"/>
        <w:rPr>
          <w:ins w:id="794" w:author="Per Lindell" w:date="2019-12-04T08:24:00Z"/>
          <w:rFonts w:eastAsia="SimSun"/>
          <w:b/>
          <w:color w:val="00B050"/>
          <w:lang w:val="en-US" w:eastAsia="zh-CN"/>
        </w:rPr>
      </w:pPr>
    </w:p>
    <w:p w14:paraId="0843E751" w14:textId="77777777" w:rsidR="001E6CB1" w:rsidRPr="00BC7A66" w:rsidRDefault="001E6CB1" w:rsidP="001E6CB1">
      <w:pPr>
        <w:pStyle w:val="Heading4"/>
        <w:tabs>
          <w:tab w:val="left" w:pos="0"/>
          <w:tab w:val="left" w:pos="420"/>
          <w:tab w:val="left" w:pos="864"/>
        </w:tabs>
        <w:ind w:left="0" w:firstLine="0"/>
        <w:rPr>
          <w:ins w:id="795" w:author="Per Lindell" w:date="2019-12-04T08:24:00Z"/>
          <w:rFonts w:eastAsia="SimSun"/>
          <w:lang w:eastAsia="zh-CN"/>
        </w:rPr>
      </w:pPr>
      <w:ins w:id="796" w:author="Per Lindell" w:date="2019-12-04T08:24:00Z">
        <w:r w:rsidRPr="00BC7A66">
          <w:rPr>
            <w:lang w:eastAsia="zh-CN"/>
          </w:rPr>
          <w:t>6.x.1.5</w:t>
        </w:r>
        <w:r w:rsidRPr="00BC7A66">
          <w:rPr>
            <w:rFonts w:eastAsia="SimSun"/>
            <w:lang w:eastAsia="zh-CN"/>
          </w:rPr>
          <w:t xml:space="preserve"> </w:t>
        </w:r>
        <w:r w:rsidRPr="00BC7A66">
          <w:rPr>
            <w:rFonts w:eastAsia="SimSun"/>
            <w:lang w:eastAsia="zh-CN"/>
          </w:rPr>
          <w:tab/>
        </w:r>
        <w:r w:rsidRPr="00BC7A66">
          <w:rPr>
            <w:rFonts w:eastAsia="SimSun"/>
            <w:lang w:eastAsia="zh-CN"/>
          </w:rPr>
          <w:tab/>
        </w:r>
        <w:r w:rsidRPr="00BC7A66">
          <w:rPr>
            <w:lang w:eastAsia="zh-CN"/>
          </w:rPr>
          <w:t>REFSENS requirements</w:t>
        </w:r>
        <w:bookmarkEnd w:id="716"/>
      </w:ins>
    </w:p>
    <w:p w14:paraId="4CE0CC0D" w14:textId="77777777" w:rsidR="00E25C39" w:rsidRDefault="008E3330" w:rsidP="00C91300">
      <w:pPr>
        <w:rPr>
          <w:ins w:id="797" w:author="Per Lindell" w:date="2020-07-26T16:22:00Z"/>
          <w:lang w:val="en-US" w:eastAsia="zh-CN"/>
        </w:rPr>
      </w:pPr>
      <w:ins w:id="798" w:author="Per Lindell" w:date="2020-02-12T09:21:00Z">
        <w:r w:rsidRPr="007E4D89">
          <w:rPr>
            <w:lang w:val="en-US" w:eastAsia="zh-CN"/>
          </w:rPr>
          <w:t xml:space="preserve">As can be seen in the co-existence studies in 6.x.1.3 there are </w:t>
        </w:r>
      </w:ins>
      <w:ins w:id="799" w:author="Per Lindell" w:date="2020-07-26T14:41:00Z">
        <w:r w:rsidR="00472023" w:rsidRPr="007E4D89">
          <w:rPr>
            <w:lang w:val="en-US" w:eastAsia="zh-CN"/>
          </w:rPr>
          <w:t>2</w:t>
        </w:r>
      </w:ins>
      <w:ins w:id="800" w:author="Per Lindell" w:date="2020-07-26T15:58:00Z">
        <w:r w:rsidR="007E4D89">
          <w:rPr>
            <w:vertAlign w:val="superscript"/>
            <w:lang w:val="en-US" w:eastAsia="zh-CN"/>
          </w:rPr>
          <w:t>n</w:t>
        </w:r>
      </w:ins>
      <w:ins w:id="801" w:author="Per Lindell" w:date="2020-02-12T09:21:00Z">
        <w:r w:rsidRPr="007E4D89">
          <w:rPr>
            <w:vertAlign w:val="superscript"/>
            <w:lang w:val="en-US" w:eastAsia="zh-CN"/>
          </w:rPr>
          <w:t>d</w:t>
        </w:r>
        <w:r w:rsidRPr="007E4D89">
          <w:rPr>
            <w:lang w:val="en-US" w:eastAsia="zh-CN"/>
          </w:rPr>
          <w:t xml:space="preserve"> harmonics issues from n25 UL into the n4</w:t>
        </w:r>
      </w:ins>
      <w:ins w:id="802" w:author="Per Lindell" w:date="2020-07-26T14:41:00Z">
        <w:r w:rsidR="00472023" w:rsidRPr="007E4D89">
          <w:rPr>
            <w:lang w:val="en-US" w:eastAsia="zh-CN"/>
          </w:rPr>
          <w:t>8</w:t>
        </w:r>
      </w:ins>
      <w:ins w:id="803" w:author="Per Lindell" w:date="2020-02-12T09:21:00Z">
        <w:r w:rsidRPr="007E4D89">
          <w:rPr>
            <w:lang w:val="en-US" w:eastAsia="zh-CN"/>
          </w:rPr>
          <w:t xml:space="preserve"> DL.</w:t>
        </w:r>
      </w:ins>
      <w:bookmarkStart w:id="804" w:name="_Hlk32391732"/>
      <w:ins w:id="805" w:author="Per Lindell" w:date="2020-07-26T14:42:00Z">
        <w:r w:rsidR="00472023" w:rsidRPr="007E4D89">
          <w:rPr>
            <w:lang w:val="en-US" w:eastAsia="zh-CN"/>
          </w:rPr>
          <w:t xml:space="preserve"> MSD values </w:t>
        </w:r>
      </w:ins>
      <w:ins w:id="806" w:author="Per Lindell" w:date="2020-07-26T15:54:00Z">
        <w:r w:rsidR="007E4D89" w:rsidRPr="007E4D89">
          <w:rPr>
            <w:lang w:val="en-US" w:eastAsia="zh-CN"/>
          </w:rPr>
          <w:t xml:space="preserve">are same as for </w:t>
        </w:r>
      </w:ins>
      <w:ins w:id="807" w:author="Per Lindell" w:date="2020-07-26T14:42:00Z">
        <w:r w:rsidR="00472023" w:rsidRPr="007E4D89">
          <w:rPr>
            <w:lang w:val="en-US" w:eastAsia="zh-CN"/>
          </w:rPr>
          <w:t>CA_</w:t>
        </w:r>
      </w:ins>
      <w:ins w:id="808" w:author="Per Lindell" w:date="2020-07-26T15:54:00Z">
        <w:r w:rsidR="007E4D89" w:rsidRPr="007E4D89">
          <w:rPr>
            <w:lang w:val="en-US" w:eastAsia="zh-CN"/>
          </w:rPr>
          <w:t>n</w:t>
        </w:r>
      </w:ins>
      <w:ins w:id="809" w:author="Per Lindell" w:date="2020-07-26T14:42:00Z">
        <w:r w:rsidR="00472023" w:rsidRPr="007E4D89">
          <w:rPr>
            <w:lang w:val="en-US" w:eastAsia="zh-CN"/>
          </w:rPr>
          <w:t>2A-</w:t>
        </w:r>
      </w:ins>
      <w:ins w:id="810" w:author="Per Lindell" w:date="2020-07-26T15:54:00Z">
        <w:r w:rsidR="007E4D89" w:rsidRPr="007E4D89">
          <w:rPr>
            <w:lang w:val="en-US" w:eastAsia="zh-CN"/>
          </w:rPr>
          <w:t>n</w:t>
        </w:r>
      </w:ins>
      <w:ins w:id="811" w:author="Per Lindell" w:date="2020-07-26T14:42:00Z">
        <w:r w:rsidR="00472023" w:rsidRPr="007E4D89">
          <w:rPr>
            <w:lang w:val="en-US" w:eastAsia="zh-CN"/>
          </w:rPr>
          <w:t>48A</w:t>
        </w:r>
      </w:ins>
      <w:ins w:id="812" w:author="Per Lindell" w:date="2020-07-26T15:57:00Z">
        <w:r w:rsidR="007E4D89">
          <w:rPr>
            <w:lang w:val="en-US" w:eastAsia="zh-CN"/>
          </w:rPr>
          <w:t xml:space="preserve"> and need to be inserted into </w:t>
        </w:r>
      </w:ins>
      <w:ins w:id="813" w:author="Per Lindell" w:date="2020-07-26T16:21:00Z">
        <w:r w:rsidR="00E25C39">
          <w:rPr>
            <w:lang w:val="en-US" w:eastAsia="zh-CN"/>
          </w:rPr>
          <w:t xml:space="preserve">the </w:t>
        </w:r>
      </w:ins>
      <w:ins w:id="814" w:author="Per Lindell" w:date="2020-07-26T15:57:00Z">
        <w:r w:rsidR="007E4D89">
          <w:rPr>
            <w:lang w:val="en-US" w:eastAsia="zh-CN"/>
          </w:rPr>
          <w:t>38.101-1 tables</w:t>
        </w:r>
      </w:ins>
      <w:ins w:id="815" w:author="Per Lindell" w:date="2020-07-26T15:58:00Z">
        <w:r w:rsidR="007E4D89">
          <w:rPr>
            <w:lang w:val="en-US" w:eastAsia="zh-CN"/>
          </w:rPr>
          <w:t xml:space="preserve"> </w:t>
        </w:r>
      </w:ins>
      <w:ins w:id="816" w:author="Per Lindell" w:date="2020-07-26T15:57:00Z">
        <w:r w:rsidR="007E4D89">
          <w:rPr>
            <w:lang w:val="en-US" w:eastAsia="zh-CN"/>
          </w:rPr>
          <w:t>below</w:t>
        </w:r>
      </w:ins>
      <w:ins w:id="817" w:author="Per Lindell" w:date="2020-07-26T16:22:00Z">
        <w:r w:rsidR="00E25C39">
          <w:rPr>
            <w:lang w:val="en-US" w:eastAsia="zh-CN"/>
          </w:rPr>
          <w:t>.</w:t>
        </w:r>
      </w:ins>
    </w:p>
    <w:p w14:paraId="71196303" w14:textId="3F196913" w:rsidR="00DB1AA8" w:rsidRDefault="00B07D32" w:rsidP="00C91300">
      <w:pPr>
        <w:rPr>
          <w:ins w:id="818" w:author="Per Lindell" w:date="2020-07-26T15:53:00Z"/>
          <w:lang w:val="en-US" w:eastAsia="zh-CN"/>
        </w:rPr>
      </w:pPr>
      <w:ins w:id="819" w:author="Per Lindell" w:date="2020-07-26T16:09:00Z">
        <w:r>
          <w:rPr>
            <w:lang w:val="en-US" w:eastAsia="zh-CN"/>
          </w:rPr>
          <w:t xml:space="preserve">CA_n25-n48 </w:t>
        </w:r>
      </w:ins>
      <w:ins w:id="820" w:author="Per Lindell" w:date="2020-07-26T16:22:00Z">
        <w:r w:rsidR="00E25C39">
          <w:rPr>
            <w:lang w:val="en-US" w:eastAsia="zh-CN"/>
          </w:rPr>
          <w:t xml:space="preserve">need to be </w:t>
        </w:r>
      </w:ins>
      <w:ins w:id="821" w:author="Per Lindell" w:date="2020-07-26T16:09:00Z">
        <w:r>
          <w:rPr>
            <w:lang w:val="en-US" w:eastAsia="zh-CN"/>
          </w:rPr>
          <w:t xml:space="preserve">added in NOTE 1 of Table </w:t>
        </w:r>
        <w:r w:rsidRPr="001C0CC4">
          <w:rPr>
            <w:rFonts w:eastAsia="SimSun"/>
          </w:rPr>
          <w:t>7.3A.4-1</w:t>
        </w:r>
        <w:r>
          <w:rPr>
            <w:rFonts w:eastAsia="SimSun"/>
          </w:rPr>
          <w:t>.</w:t>
        </w:r>
      </w:ins>
    </w:p>
    <w:p w14:paraId="09D1FCC5" w14:textId="77777777" w:rsidR="007E4D89" w:rsidRPr="001C0CC4" w:rsidRDefault="007E4D89" w:rsidP="007E4D89">
      <w:pPr>
        <w:pStyle w:val="TH"/>
        <w:rPr>
          <w:ins w:id="822" w:author="Per Lindell" w:date="2020-07-26T15:53:00Z"/>
        </w:rPr>
      </w:pPr>
      <w:ins w:id="823" w:author="Per Lindell" w:date="2020-07-26T15:53:00Z">
        <w:r w:rsidRPr="001C0CC4">
          <w:rPr>
            <w:rFonts w:eastAsia="SimSun"/>
          </w:rPr>
          <w:t xml:space="preserve">Table 7.3A.4-1: </w:t>
        </w:r>
        <w:r w:rsidRPr="001C0CC4">
          <w:t>Reference sensitivity exceptions due to UL harmonic for NR CA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4"/>
        <w:gridCol w:w="1088"/>
        <w:gridCol w:w="594"/>
        <w:gridCol w:w="600"/>
        <w:gridCol w:w="600"/>
        <w:gridCol w:w="600"/>
        <w:gridCol w:w="600"/>
        <w:gridCol w:w="600"/>
        <w:gridCol w:w="600"/>
        <w:gridCol w:w="708"/>
        <w:gridCol w:w="708"/>
        <w:gridCol w:w="708"/>
        <w:gridCol w:w="708"/>
        <w:gridCol w:w="713"/>
      </w:tblGrid>
      <w:tr w:rsidR="007E4D89" w:rsidRPr="001C0CC4" w14:paraId="7F897FDF" w14:textId="77777777" w:rsidTr="009700A5">
        <w:trPr>
          <w:trHeight w:val="285"/>
          <w:jc w:val="center"/>
          <w:ins w:id="824" w:author="Per Lindell" w:date="2020-07-26T15:53:00Z"/>
        </w:trPr>
        <w:tc>
          <w:tcPr>
            <w:tcW w:w="9494" w:type="dxa"/>
            <w:gridSpan w:val="14"/>
          </w:tcPr>
          <w:p w14:paraId="57DACA23" w14:textId="77777777" w:rsidR="007E4D89" w:rsidRPr="001C0CC4" w:rsidRDefault="007E4D89" w:rsidP="00D7167C">
            <w:pPr>
              <w:pStyle w:val="TAH"/>
              <w:rPr>
                <w:ins w:id="825" w:author="Per Lindell" w:date="2020-07-26T15:53:00Z"/>
              </w:rPr>
            </w:pPr>
            <w:ins w:id="826" w:author="Per Lindell" w:date="2020-07-26T15:53:00Z">
              <w:r w:rsidRPr="001C0CC4">
                <w:t>MSD due to harmonic exception for the DL band</w:t>
              </w:r>
            </w:ins>
          </w:p>
        </w:tc>
      </w:tr>
      <w:tr w:rsidR="007E4D89" w:rsidRPr="001C0CC4" w14:paraId="2128B7D4" w14:textId="77777777" w:rsidTr="009700A5">
        <w:trPr>
          <w:trHeight w:val="71"/>
          <w:jc w:val="center"/>
          <w:ins w:id="827" w:author="Per Lindell" w:date="2020-07-26T15:53:00Z"/>
        </w:trPr>
        <w:tc>
          <w:tcPr>
            <w:tcW w:w="804" w:type="dxa"/>
            <w:vMerge w:val="restart"/>
            <w:hideMark/>
          </w:tcPr>
          <w:p w14:paraId="58FB8213" w14:textId="77777777" w:rsidR="007E4D89" w:rsidRPr="001C0CC4" w:rsidRDefault="007E4D89" w:rsidP="00D7167C">
            <w:pPr>
              <w:pStyle w:val="TAH"/>
              <w:rPr>
                <w:ins w:id="828" w:author="Per Lindell" w:date="2020-07-26T15:53:00Z"/>
              </w:rPr>
            </w:pPr>
            <w:ins w:id="829" w:author="Per Lindell" w:date="2020-07-26T15:53:00Z">
              <w:r w:rsidRPr="001C0CC4">
                <w:t>UL band</w:t>
              </w:r>
            </w:ins>
          </w:p>
        </w:tc>
        <w:tc>
          <w:tcPr>
            <w:tcW w:w="1088" w:type="dxa"/>
            <w:vMerge w:val="restart"/>
            <w:hideMark/>
          </w:tcPr>
          <w:p w14:paraId="43B9FAAE" w14:textId="77777777" w:rsidR="007E4D89" w:rsidRPr="001C0CC4" w:rsidRDefault="007E4D89" w:rsidP="00D7167C">
            <w:pPr>
              <w:pStyle w:val="TAH"/>
              <w:rPr>
                <w:ins w:id="830" w:author="Per Lindell" w:date="2020-07-26T15:53:00Z"/>
              </w:rPr>
            </w:pPr>
            <w:ins w:id="831" w:author="Per Lindell" w:date="2020-07-26T15:53:00Z">
              <w:r w:rsidRPr="001C0CC4">
                <w:t>DL band</w:t>
              </w:r>
            </w:ins>
          </w:p>
        </w:tc>
        <w:tc>
          <w:tcPr>
            <w:tcW w:w="0" w:type="auto"/>
            <w:vAlign w:val="center"/>
            <w:hideMark/>
          </w:tcPr>
          <w:p w14:paraId="50D2AEA4" w14:textId="77777777" w:rsidR="007E4D89" w:rsidRPr="001C0CC4" w:rsidRDefault="007E4D89" w:rsidP="00D7167C">
            <w:pPr>
              <w:spacing w:after="0"/>
              <w:jc w:val="center"/>
              <w:rPr>
                <w:ins w:id="832" w:author="Per Lindell" w:date="2020-07-26T15:53:00Z"/>
                <w:rFonts w:ascii="Arial" w:hAnsi="Arial" w:cs="Arial"/>
                <w:b/>
                <w:bCs/>
                <w:sz w:val="18"/>
                <w:szCs w:val="18"/>
              </w:rPr>
            </w:pPr>
            <w:ins w:id="833" w:author="Per Lindell" w:date="2020-07-26T15:53:00Z">
              <w:r w:rsidRPr="001C0CC4">
                <w:rPr>
                  <w:rFonts w:ascii="Arial" w:hAnsi="Arial" w:cs="Arial"/>
                  <w:b/>
                  <w:bCs/>
                  <w:sz w:val="18"/>
                  <w:szCs w:val="18"/>
                </w:rPr>
                <w:t>5 MHz</w:t>
              </w:r>
            </w:ins>
          </w:p>
        </w:tc>
        <w:tc>
          <w:tcPr>
            <w:tcW w:w="0" w:type="auto"/>
            <w:vAlign w:val="center"/>
            <w:hideMark/>
          </w:tcPr>
          <w:p w14:paraId="3D82A3B8" w14:textId="77777777" w:rsidR="007E4D89" w:rsidRPr="001C0CC4" w:rsidRDefault="007E4D89" w:rsidP="00D7167C">
            <w:pPr>
              <w:spacing w:after="0"/>
              <w:jc w:val="center"/>
              <w:rPr>
                <w:ins w:id="834" w:author="Per Lindell" w:date="2020-07-26T15:53:00Z"/>
                <w:rFonts w:ascii="Arial" w:hAnsi="Arial" w:cs="Arial"/>
                <w:b/>
                <w:bCs/>
                <w:sz w:val="18"/>
                <w:szCs w:val="18"/>
              </w:rPr>
            </w:pPr>
            <w:ins w:id="835" w:author="Per Lindell" w:date="2020-07-26T15:53:00Z">
              <w:r w:rsidRPr="001C0CC4">
                <w:rPr>
                  <w:rFonts w:ascii="Arial" w:hAnsi="Arial" w:cs="Arial"/>
                  <w:b/>
                  <w:bCs/>
                  <w:sz w:val="18"/>
                  <w:szCs w:val="18"/>
                </w:rPr>
                <w:t>10 MHz</w:t>
              </w:r>
            </w:ins>
          </w:p>
        </w:tc>
        <w:tc>
          <w:tcPr>
            <w:tcW w:w="0" w:type="auto"/>
            <w:vAlign w:val="center"/>
            <w:hideMark/>
          </w:tcPr>
          <w:p w14:paraId="57CF9106" w14:textId="77777777" w:rsidR="007E4D89" w:rsidRPr="001C0CC4" w:rsidRDefault="007E4D89" w:rsidP="00D7167C">
            <w:pPr>
              <w:spacing w:after="0"/>
              <w:jc w:val="center"/>
              <w:rPr>
                <w:ins w:id="836" w:author="Per Lindell" w:date="2020-07-26T15:53:00Z"/>
                <w:rFonts w:ascii="Arial" w:hAnsi="Arial" w:cs="Arial"/>
                <w:b/>
                <w:bCs/>
                <w:sz w:val="18"/>
                <w:szCs w:val="18"/>
              </w:rPr>
            </w:pPr>
            <w:ins w:id="837" w:author="Per Lindell" w:date="2020-07-26T15:53:00Z">
              <w:r w:rsidRPr="001C0CC4">
                <w:rPr>
                  <w:rFonts w:ascii="Arial" w:hAnsi="Arial" w:cs="Arial"/>
                  <w:b/>
                  <w:bCs/>
                  <w:sz w:val="18"/>
                  <w:szCs w:val="18"/>
                </w:rPr>
                <w:t>15 MHz</w:t>
              </w:r>
            </w:ins>
          </w:p>
        </w:tc>
        <w:tc>
          <w:tcPr>
            <w:tcW w:w="0" w:type="auto"/>
            <w:vAlign w:val="center"/>
            <w:hideMark/>
          </w:tcPr>
          <w:p w14:paraId="50FB8273" w14:textId="77777777" w:rsidR="007E4D89" w:rsidRPr="001C0CC4" w:rsidRDefault="007E4D89" w:rsidP="00D7167C">
            <w:pPr>
              <w:spacing w:after="0"/>
              <w:jc w:val="center"/>
              <w:rPr>
                <w:ins w:id="838" w:author="Per Lindell" w:date="2020-07-26T15:53:00Z"/>
                <w:rFonts w:ascii="Arial" w:hAnsi="Arial" w:cs="Arial"/>
                <w:b/>
                <w:bCs/>
                <w:sz w:val="18"/>
                <w:szCs w:val="18"/>
              </w:rPr>
            </w:pPr>
            <w:ins w:id="839" w:author="Per Lindell" w:date="2020-07-26T15:53:00Z">
              <w:r w:rsidRPr="001C0CC4">
                <w:rPr>
                  <w:rFonts w:ascii="Arial" w:hAnsi="Arial" w:cs="Arial"/>
                  <w:b/>
                  <w:bCs/>
                  <w:sz w:val="18"/>
                  <w:szCs w:val="18"/>
                </w:rPr>
                <w:t>20 MHz</w:t>
              </w:r>
            </w:ins>
          </w:p>
        </w:tc>
        <w:tc>
          <w:tcPr>
            <w:tcW w:w="0" w:type="auto"/>
            <w:vAlign w:val="center"/>
            <w:hideMark/>
          </w:tcPr>
          <w:p w14:paraId="5BC84580" w14:textId="77777777" w:rsidR="007E4D89" w:rsidRPr="001C0CC4" w:rsidRDefault="007E4D89" w:rsidP="00D7167C">
            <w:pPr>
              <w:spacing w:after="0"/>
              <w:jc w:val="center"/>
              <w:rPr>
                <w:ins w:id="840" w:author="Per Lindell" w:date="2020-07-26T15:53:00Z"/>
                <w:rFonts w:ascii="Arial" w:hAnsi="Arial" w:cs="Arial"/>
                <w:b/>
                <w:bCs/>
                <w:sz w:val="18"/>
                <w:szCs w:val="18"/>
              </w:rPr>
            </w:pPr>
            <w:ins w:id="841" w:author="Per Lindell" w:date="2020-07-26T15:53:00Z">
              <w:r w:rsidRPr="001C0CC4">
                <w:rPr>
                  <w:rFonts w:ascii="Arial" w:hAnsi="Arial" w:cs="Arial"/>
                  <w:b/>
                  <w:bCs/>
                  <w:sz w:val="18"/>
                  <w:szCs w:val="18"/>
                </w:rPr>
                <w:t>25 MHz</w:t>
              </w:r>
            </w:ins>
          </w:p>
        </w:tc>
        <w:tc>
          <w:tcPr>
            <w:tcW w:w="0" w:type="auto"/>
          </w:tcPr>
          <w:p w14:paraId="2D1F2388" w14:textId="77777777" w:rsidR="007E4D89" w:rsidRPr="001C0CC4" w:rsidRDefault="007E4D89" w:rsidP="00D7167C">
            <w:pPr>
              <w:spacing w:after="0"/>
              <w:jc w:val="center"/>
              <w:rPr>
                <w:ins w:id="842" w:author="Per Lindell" w:date="2020-07-26T15:53:00Z"/>
                <w:rFonts w:ascii="Arial" w:hAnsi="Arial" w:cs="Arial"/>
                <w:b/>
                <w:bCs/>
                <w:sz w:val="18"/>
                <w:szCs w:val="18"/>
              </w:rPr>
            </w:pPr>
            <w:ins w:id="843" w:author="Per Lindell" w:date="2020-07-26T15:53:00Z">
              <w:r w:rsidRPr="001C0CC4">
                <w:rPr>
                  <w:rFonts w:ascii="Arial" w:hAnsi="Arial" w:cs="Arial" w:hint="eastAsia"/>
                  <w:b/>
                  <w:bCs/>
                  <w:sz w:val="18"/>
                  <w:szCs w:val="18"/>
                </w:rPr>
                <w:t>30 MHz</w:t>
              </w:r>
            </w:ins>
          </w:p>
        </w:tc>
        <w:tc>
          <w:tcPr>
            <w:tcW w:w="0" w:type="auto"/>
            <w:vAlign w:val="center"/>
            <w:hideMark/>
          </w:tcPr>
          <w:p w14:paraId="1EA2DEB1" w14:textId="77777777" w:rsidR="007E4D89" w:rsidRPr="001C0CC4" w:rsidRDefault="007E4D89" w:rsidP="00D7167C">
            <w:pPr>
              <w:spacing w:after="0"/>
              <w:jc w:val="center"/>
              <w:rPr>
                <w:ins w:id="844" w:author="Per Lindell" w:date="2020-07-26T15:53:00Z"/>
                <w:rFonts w:ascii="Arial" w:hAnsi="Arial" w:cs="Arial"/>
                <w:b/>
                <w:bCs/>
                <w:sz w:val="18"/>
                <w:szCs w:val="18"/>
                <w:lang w:val="en-US"/>
              </w:rPr>
            </w:pPr>
            <w:ins w:id="845" w:author="Per Lindell" w:date="2020-07-26T15:53:00Z">
              <w:r w:rsidRPr="001C0CC4">
                <w:rPr>
                  <w:rFonts w:ascii="Arial" w:hAnsi="Arial" w:cs="Arial"/>
                  <w:b/>
                  <w:bCs/>
                  <w:sz w:val="18"/>
                  <w:szCs w:val="18"/>
                </w:rPr>
                <w:t>40 MHz</w:t>
              </w:r>
            </w:ins>
          </w:p>
        </w:tc>
        <w:tc>
          <w:tcPr>
            <w:tcW w:w="0" w:type="auto"/>
            <w:vAlign w:val="center"/>
            <w:hideMark/>
          </w:tcPr>
          <w:p w14:paraId="6945EE4F" w14:textId="77777777" w:rsidR="007E4D89" w:rsidRPr="001C0CC4" w:rsidRDefault="007E4D89" w:rsidP="00D7167C">
            <w:pPr>
              <w:spacing w:after="0"/>
              <w:jc w:val="center"/>
              <w:rPr>
                <w:ins w:id="846" w:author="Per Lindell" w:date="2020-07-26T15:53:00Z"/>
                <w:rFonts w:ascii="Arial" w:hAnsi="Arial" w:cs="Arial"/>
                <w:b/>
                <w:bCs/>
                <w:sz w:val="18"/>
                <w:szCs w:val="18"/>
                <w:lang w:val="en-US"/>
              </w:rPr>
            </w:pPr>
            <w:ins w:id="847" w:author="Per Lindell" w:date="2020-07-26T15:53:00Z">
              <w:r w:rsidRPr="001C0CC4">
                <w:rPr>
                  <w:rFonts w:ascii="Arial" w:hAnsi="Arial" w:cs="Arial"/>
                  <w:b/>
                  <w:bCs/>
                  <w:sz w:val="18"/>
                  <w:szCs w:val="18"/>
                </w:rPr>
                <w:t>50 MHz</w:t>
              </w:r>
            </w:ins>
          </w:p>
        </w:tc>
        <w:tc>
          <w:tcPr>
            <w:tcW w:w="0" w:type="auto"/>
            <w:vAlign w:val="center"/>
          </w:tcPr>
          <w:p w14:paraId="3AD44DE0" w14:textId="77777777" w:rsidR="007E4D89" w:rsidRPr="001C0CC4" w:rsidRDefault="007E4D89" w:rsidP="00D7167C">
            <w:pPr>
              <w:spacing w:after="0"/>
              <w:jc w:val="center"/>
              <w:rPr>
                <w:ins w:id="848" w:author="Per Lindell" w:date="2020-07-26T15:53:00Z"/>
                <w:rFonts w:ascii="Arial" w:hAnsi="Arial" w:cs="Arial"/>
                <w:b/>
                <w:bCs/>
                <w:sz w:val="18"/>
                <w:szCs w:val="18"/>
                <w:lang w:val="en-US"/>
              </w:rPr>
            </w:pPr>
            <w:ins w:id="849" w:author="Per Lindell" w:date="2020-07-26T15:53:00Z">
              <w:r w:rsidRPr="001C0CC4">
                <w:rPr>
                  <w:rFonts w:ascii="Arial" w:hAnsi="Arial" w:cs="Arial"/>
                  <w:b/>
                  <w:bCs/>
                  <w:sz w:val="18"/>
                  <w:szCs w:val="18"/>
                </w:rPr>
                <w:t>60 MHz</w:t>
              </w:r>
            </w:ins>
          </w:p>
        </w:tc>
        <w:tc>
          <w:tcPr>
            <w:tcW w:w="0" w:type="auto"/>
            <w:vAlign w:val="center"/>
          </w:tcPr>
          <w:p w14:paraId="7DBC69E8" w14:textId="77777777" w:rsidR="007E4D89" w:rsidRPr="001C0CC4" w:rsidRDefault="007E4D89" w:rsidP="00D7167C">
            <w:pPr>
              <w:spacing w:after="0"/>
              <w:jc w:val="center"/>
              <w:rPr>
                <w:ins w:id="850" w:author="Per Lindell" w:date="2020-07-26T15:53:00Z"/>
                <w:rFonts w:ascii="Arial" w:hAnsi="Arial" w:cs="Arial"/>
                <w:b/>
                <w:bCs/>
                <w:sz w:val="18"/>
                <w:szCs w:val="18"/>
                <w:lang w:val="en-US"/>
              </w:rPr>
            </w:pPr>
            <w:ins w:id="851" w:author="Per Lindell" w:date="2020-07-26T15:53:00Z">
              <w:r w:rsidRPr="001C0CC4">
                <w:rPr>
                  <w:rFonts w:ascii="Arial" w:hAnsi="Arial" w:cs="Arial"/>
                  <w:b/>
                  <w:bCs/>
                  <w:sz w:val="18"/>
                  <w:szCs w:val="18"/>
                </w:rPr>
                <w:t>80 MHz</w:t>
              </w:r>
            </w:ins>
          </w:p>
        </w:tc>
        <w:tc>
          <w:tcPr>
            <w:tcW w:w="0" w:type="auto"/>
          </w:tcPr>
          <w:p w14:paraId="4037D9D3" w14:textId="77777777" w:rsidR="007E4D89" w:rsidRPr="001C0CC4" w:rsidRDefault="007E4D89" w:rsidP="00D7167C">
            <w:pPr>
              <w:spacing w:after="0"/>
              <w:jc w:val="center"/>
              <w:rPr>
                <w:ins w:id="852" w:author="Per Lindell" w:date="2020-07-26T15:53:00Z"/>
                <w:rFonts w:ascii="Arial" w:hAnsi="Arial" w:cs="Arial"/>
                <w:b/>
                <w:bCs/>
                <w:sz w:val="18"/>
                <w:szCs w:val="18"/>
              </w:rPr>
            </w:pPr>
            <w:ins w:id="853" w:author="Per Lindell" w:date="2020-07-26T15:53:00Z">
              <w:r w:rsidRPr="001C0CC4">
                <w:rPr>
                  <w:rFonts w:ascii="Arial" w:hAnsi="Arial" w:cs="Arial"/>
                  <w:b/>
                  <w:bCs/>
                  <w:sz w:val="18"/>
                  <w:szCs w:val="18"/>
                </w:rPr>
                <w:t>90 MHz</w:t>
              </w:r>
            </w:ins>
          </w:p>
        </w:tc>
        <w:tc>
          <w:tcPr>
            <w:tcW w:w="0" w:type="auto"/>
            <w:vAlign w:val="center"/>
          </w:tcPr>
          <w:p w14:paraId="39AC46E6" w14:textId="77777777" w:rsidR="007E4D89" w:rsidRPr="001C0CC4" w:rsidRDefault="007E4D89" w:rsidP="00D7167C">
            <w:pPr>
              <w:spacing w:after="0"/>
              <w:jc w:val="center"/>
              <w:rPr>
                <w:ins w:id="854" w:author="Per Lindell" w:date="2020-07-26T15:53:00Z"/>
                <w:rFonts w:ascii="Arial" w:hAnsi="Arial" w:cs="Arial"/>
                <w:b/>
                <w:bCs/>
                <w:sz w:val="18"/>
                <w:szCs w:val="18"/>
                <w:lang w:val="en-US"/>
              </w:rPr>
            </w:pPr>
            <w:ins w:id="855" w:author="Per Lindell" w:date="2020-07-26T15:53:00Z">
              <w:r w:rsidRPr="001C0CC4">
                <w:rPr>
                  <w:rFonts w:ascii="Arial" w:hAnsi="Arial" w:cs="Arial"/>
                  <w:b/>
                  <w:bCs/>
                  <w:sz w:val="18"/>
                  <w:szCs w:val="18"/>
                </w:rPr>
                <w:t>100 MHz</w:t>
              </w:r>
            </w:ins>
          </w:p>
        </w:tc>
      </w:tr>
      <w:tr w:rsidR="007E4D89" w:rsidRPr="001C0CC4" w14:paraId="6F76EED0" w14:textId="77777777" w:rsidTr="009700A5">
        <w:trPr>
          <w:trHeight w:val="132"/>
          <w:jc w:val="center"/>
          <w:ins w:id="856" w:author="Per Lindell" w:date="2020-07-26T15:53:00Z"/>
        </w:trPr>
        <w:tc>
          <w:tcPr>
            <w:tcW w:w="804" w:type="dxa"/>
            <w:vMerge/>
            <w:hideMark/>
          </w:tcPr>
          <w:p w14:paraId="3221046D" w14:textId="77777777" w:rsidR="007E4D89" w:rsidRPr="001C0CC4" w:rsidRDefault="007E4D89" w:rsidP="00D7167C">
            <w:pPr>
              <w:pStyle w:val="TAH"/>
              <w:rPr>
                <w:ins w:id="857" w:author="Per Lindell" w:date="2020-07-26T15:53:00Z"/>
              </w:rPr>
            </w:pPr>
          </w:p>
        </w:tc>
        <w:tc>
          <w:tcPr>
            <w:tcW w:w="1088" w:type="dxa"/>
            <w:vMerge/>
            <w:hideMark/>
          </w:tcPr>
          <w:p w14:paraId="37B39D38" w14:textId="77777777" w:rsidR="007E4D89" w:rsidRPr="001C0CC4" w:rsidRDefault="007E4D89" w:rsidP="00D7167C">
            <w:pPr>
              <w:pStyle w:val="TAH"/>
              <w:rPr>
                <w:ins w:id="858" w:author="Per Lindell" w:date="2020-07-26T15:53:00Z"/>
              </w:rPr>
            </w:pPr>
          </w:p>
        </w:tc>
        <w:tc>
          <w:tcPr>
            <w:tcW w:w="0" w:type="auto"/>
            <w:hideMark/>
          </w:tcPr>
          <w:p w14:paraId="00A33C19" w14:textId="77777777" w:rsidR="007E4D89" w:rsidRPr="001C0CC4" w:rsidRDefault="007E4D89" w:rsidP="00D7167C">
            <w:pPr>
              <w:pStyle w:val="TAH"/>
              <w:rPr>
                <w:ins w:id="859" w:author="Per Lindell" w:date="2020-07-26T15:53:00Z"/>
              </w:rPr>
            </w:pPr>
            <w:ins w:id="860" w:author="Per Lindell" w:date="2020-07-26T15:53:00Z">
              <w:r w:rsidRPr="001C0CC4">
                <w:t>dB</w:t>
              </w:r>
            </w:ins>
          </w:p>
        </w:tc>
        <w:tc>
          <w:tcPr>
            <w:tcW w:w="0" w:type="auto"/>
            <w:hideMark/>
          </w:tcPr>
          <w:p w14:paraId="11453AE4" w14:textId="77777777" w:rsidR="007E4D89" w:rsidRPr="001C0CC4" w:rsidRDefault="007E4D89" w:rsidP="00D7167C">
            <w:pPr>
              <w:pStyle w:val="TAH"/>
              <w:rPr>
                <w:ins w:id="861" w:author="Per Lindell" w:date="2020-07-26T15:53:00Z"/>
              </w:rPr>
            </w:pPr>
            <w:ins w:id="862" w:author="Per Lindell" w:date="2020-07-26T15:53:00Z">
              <w:r w:rsidRPr="001C0CC4">
                <w:t>dB</w:t>
              </w:r>
            </w:ins>
          </w:p>
        </w:tc>
        <w:tc>
          <w:tcPr>
            <w:tcW w:w="0" w:type="auto"/>
            <w:hideMark/>
          </w:tcPr>
          <w:p w14:paraId="27F0EBF6" w14:textId="77777777" w:rsidR="007E4D89" w:rsidRPr="001C0CC4" w:rsidRDefault="007E4D89" w:rsidP="00D7167C">
            <w:pPr>
              <w:pStyle w:val="TAH"/>
              <w:rPr>
                <w:ins w:id="863" w:author="Per Lindell" w:date="2020-07-26T15:53:00Z"/>
              </w:rPr>
            </w:pPr>
            <w:ins w:id="864" w:author="Per Lindell" w:date="2020-07-26T15:53:00Z">
              <w:r w:rsidRPr="001C0CC4">
                <w:t>dB</w:t>
              </w:r>
            </w:ins>
          </w:p>
        </w:tc>
        <w:tc>
          <w:tcPr>
            <w:tcW w:w="0" w:type="auto"/>
            <w:hideMark/>
          </w:tcPr>
          <w:p w14:paraId="60990502" w14:textId="77777777" w:rsidR="007E4D89" w:rsidRPr="001C0CC4" w:rsidRDefault="007E4D89" w:rsidP="00D7167C">
            <w:pPr>
              <w:pStyle w:val="TAH"/>
              <w:rPr>
                <w:ins w:id="865" w:author="Per Lindell" w:date="2020-07-26T15:53:00Z"/>
              </w:rPr>
            </w:pPr>
            <w:ins w:id="866" w:author="Per Lindell" w:date="2020-07-26T15:53:00Z">
              <w:r w:rsidRPr="001C0CC4">
                <w:t>dB</w:t>
              </w:r>
            </w:ins>
          </w:p>
        </w:tc>
        <w:tc>
          <w:tcPr>
            <w:tcW w:w="0" w:type="auto"/>
            <w:hideMark/>
          </w:tcPr>
          <w:p w14:paraId="69620E9B" w14:textId="77777777" w:rsidR="007E4D89" w:rsidRPr="001C0CC4" w:rsidRDefault="007E4D89" w:rsidP="00D7167C">
            <w:pPr>
              <w:pStyle w:val="TAH"/>
              <w:rPr>
                <w:ins w:id="867" w:author="Per Lindell" w:date="2020-07-26T15:53:00Z"/>
              </w:rPr>
            </w:pPr>
            <w:ins w:id="868" w:author="Per Lindell" w:date="2020-07-26T15:53:00Z">
              <w:r w:rsidRPr="001C0CC4">
                <w:t>dB</w:t>
              </w:r>
            </w:ins>
          </w:p>
        </w:tc>
        <w:tc>
          <w:tcPr>
            <w:tcW w:w="0" w:type="auto"/>
          </w:tcPr>
          <w:p w14:paraId="71D72F9D" w14:textId="77777777" w:rsidR="007E4D89" w:rsidRPr="001C0CC4" w:rsidRDefault="007E4D89" w:rsidP="00D7167C">
            <w:pPr>
              <w:pStyle w:val="TAH"/>
              <w:rPr>
                <w:ins w:id="869" w:author="Per Lindell" w:date="2020-07-26T15:53:00Z"/>
                <w:rFonts w:eastAsia="SimSun"/>
                <w:lang w:eastAsia="zh-CN"/>
              </w:rPr>
            </w:pPr>
            <w:ins w:id="870" w:author="Per Lindell" w:date="2020-07-26T15:53:00Z">
              <w:r w:rsidRPr="001C0CC4">
                <w:rPr>
                  <w:rFonts w:eastAsia="SimSun" w:hint="eastAsia"/>
                  <w:lang w:eastAsia="zh-CN"/>
                </w:rPr>
                <w:t>dB</w:t>
              </w:r>
            </w:ins>
          </w:p>
        </w:tc>
        <w:tc>
          <w:tcPr>
            <w:tcW w:w="0" w:type="auto"/>
            <w:hideMark/>
          </w:tcPr>
          <w:p w14:paraId="674A9C09" w14:textId="77777777" w:rsidR="007E4D89" w:rsidRPr="001C0CC4" w:rsidRDefault="007E4D89" w:rsidP="00D7167C">
            <w:pPr>
              <w:pStyle w:val="TAH"/>
              <w:rPr>
                <w:ins w:id="871" w:author="Per Lindell" w:date="2020-07-26T15:53:00Z"/>
              </w:rPr>
            </w:pPr>
            <w:ins w:id="872" w:author="Per Lindell" w:date="2020-07-26T15:53:00Z">
              <w:r w:rsidRPr="001C0CC4">
                <w:t>dB</w:t>
              </w:r>
            </w:ins>
          </w:p>
        </w:tc>
        <w:tc>
          <w:tcPr>
            <w:tcW w:w="0" w:type="auto"/>
            <w:hideMark/>
          </w:tcPr>
          <w:p w14:paraId="3450E4CE" w14:textId="77777777" w:rsidR="007E4D89" w:rsidRPr="001C0CC4" w:rsidRDefault="007E4D89" w:rsidP="00D7167C">
            <w:pPr>
              <w:pStyle w:val="TAH"/>
              <w:rPr>
                <w:ins w:id="873" w:author="Per Lindell" w:date="2020-07-26T15:53:00Z"/>
              </w:rPr>
            </w:pPr>
            <w:ins w:id="874" w:author="Per Lindell" w:date="2020-07-26T15:53:00Z">
              <w:r w:rsidRPr="001C0CC4">
                <w:t>dB</w:t>
              </w:r>
            </w:ins>
          </w:p>
        </w:tc>
        <w:tc>
          <w:tcPr>
            <w:tcW w:w="0" w:type="auto"/>
          </w:tcPr>
          <w:p w14:paraId="1E667D04" w14:textId="77777777" w:rsidR="007E4D89" w:rsidRPr="001C0CC4" w:rsidRDefault="007E4D89" w:rsidP="00D7167C">
            <w:pPr>
              <w:pStyle w:val="TAH"/>
              <w:rPr>
                <w:ins w:id="875" w:author="Per Lindell" w:date="2020-07-26T15:53:00Z"/>
              </w:rPr>
            </w:pPr>
            <w:ins w:id="876" w:author="Per Lindell" w:date="2020-07-26T15:53:00Z">
              <w:r w:rsidRPr="001C0CC4">
                <w:t>dB</w:t>
              </w:r>
            </w:ins>
          </w:p>
        </w:tc>
        <w:tc>
          <w:tcPr>
            <w:tcW w:w="0" w:type="auto"/>
          </w:tcPr>
          <w:p w14:paraId="5CD6D58C" w14:textId="77777777" w:rsidR="007E4D89" w:rsidRPr="001C0CC4" w:rsidRDefault="007E4D89" w:rsidP="00D7167C">
            <w:pPr>
              <w:pStyle w:val="TAH"/>
              <w:rPr>
                <w:ins w:id="877" w:author="Per Lindell" w:date="2020-07-26T15:53:00Z"/>
              </w:rPr>
            </w:pPr>
            <w:ins w:id="878" w:author="Per Lindell" w:date="2020-07-26T15:53:00Z">
              <w:r w:rsidRPr="001C0CC4">
                <w:t>dB</w:t>
              </w:r>
            </w:ins>
          </w:p>
        </w:tc>
        <w:tc>
          <w:tcPr>
            <w:tcW w:w="0" w:type="auto"/>
          </w:tcPr>
          <w:p w14:paraId="38CB468F" w14:textId="77777777" w:rsidR="007E4D89" w:rsidRPr="001C0CC4" w:rsidRDefault="007E4D89" w:rsidP="00D7167C">
            <w:pPr>
              <w:pStyle w:val="TAH"/>
              <w:rPr>
                <w:ins w:id="879" w:author="Per Lindell" w:date="2020-07-26T15:53:00Z"/>
              </w:rPr>
            </w:pPr>
            <w:ins w:id="880" w:author="Per Lindell" w:date="2020-07-26T15:53:00Z">
              <w:r w:rsidRPr="001C0CC4">
                <w:t>dB</w:t>
              </w:r>
            </w:ins>
          </w:p>
        </w:tc>
        <w:tc>
          <w:tcPr>
            <w:tcW w:w="0" w:type="auto"/>
          </w:tcPr>
          <w:p w14:paraId="695EA899" w14:textId="77777777" w:rsidR="007E4D89" w:rsidRPr="001C0CC4" w:rsidRDefault="007E4D89" w:rsidP="00D7167C">
            <w:pPr>
              <w:pStyle w:val="TAH"/>
              <w:rPr>
                <w:ins w:id="881" w:author="Per Lindell" w:date="2020-07-26T15:53:00Z"/>
              </w:rPr>
            </w:pPr>
            <w:ins w:id="882" w:author="Per Lindell" w:date="2020-07-26T15:53:00Z">
              <w:r w:rsidRPr="001C0CC4">
                <w:t>dB</w:t>
              </w:r>
            </w:ins>
          </w:p>
        </w:tc>
      </w:tr>
      <w:tr w:rsidR="007E4D89" w:rsidRPr="001C0CC4" w14:paraId="294E0BE2" w14:textId="77777777" w:rsidTr="009700A5">
        <w:trPr>
          <w:trHeight w:val="64"/>
          <w:jc w:val="center"/>
          <w:ins w:id="883" w:author="Per Lindell" w:date="2020-07-26T15:53:00Z"/>
        </w:trPr>
        <w:tc>
          <w:tcPr>
            <w:tcW w:w="804" w:type="dxa"/>
            <w:vMerge w:val="restart"/>
            <w:vAlign w:val="center"/>
          </w:tcPr>
          <w:p w14:paraId="44A65030" w14:textId="13DB5FA7" w:rsidR="007E4D89" w:rsidRPr="001C0CC4" w:rsidRDefault="007E4D89" w:rsidP="00D7167C">
            <w:pPr>
              <w:pStyle w:val="TAC"/>
              <w:rPr>
                <w:ins w:id="884" w:author="Per Lindell" w:date="2020-07-26T15:53:00Z"/>
              </w:rPr>
            </w:pPr>
            <w:ins w:id="885" w:author="Per Lindell" w:date="2020-07-26T15:53:00Z">
              <w:r w:rsidRPr="001C0CC4">
                <w:rPr>
                  <w:rFonts w:hint="eastAsia"/>
                  <w:lang w:val="en-US" w:eastAsia="zh-CN"/>
                </w:rPr>
                <w:t>n2</w:t>
              </w:r>
            </w:ins>
            <w:ins w:id="886" w:author="Per Lindell" w:date="2020-07-26T15:56:00Z">
              <w:r>
                <w:rPr>
                  <w:lang w:val="en-US" w:eastAsia="zh-CN"/>
                </w:rPr>
                <w:t>5</w:t>
              </w:r>
            </w:ins>
          </w:p>
        </w:tc>
        <w:tc>
          <w:tcPr>
            <w:tcW w:w="1088" w:type="dxa"/>
          </w:tcPr>
          <w:p w14:paraId="3B5F29F7" w14:textId="77777777" w:rsidR="007E4D89" w:rsidRPr="001C0CC4" w:rsidRDefault="007E4D89" w:rsidP="00D7167C">
            <w:pPr>
              <w:pStyle w:val="TAC"/>
              <w:rPr>
                <w:ins w:id="887" w:author="Per Lindell" w:date="2020-07-26T15:53:00Z"/>
              </w:rPr>
            </w:pPr>
            <w:ins w:id="888" w:author="Per Lindell" w:date="2020-07-26T15:53:00Z">
              <w:r w:rsidRPr="001C0CC4">
                <w:rPr>
                  <w:rFonts w:hint="eastAsia"/>
                  <w:lang w:eastAsia="zh-CN"/>
                </w:rPr>
                <w:t>n48</w:t>
              </w:r>
              <w:r w:rsidRPr="001C0CC4">
                <w:rPr>
                  <w:vertAlign w:val="superscript"/>
                </w:rPr>
                <w:t>1, 2</w:t>
              </w:r>
            </w:ins>
          </w:p>
        </w:tc>
        <w:tc>
          <w:tcPr>
            <w:tcW w:w="0" w:type="auto"/>
            <w:vAlign w:val="center"/>
          </w:tcPr>
          <w:p w14:paraId="4CD9AB1E" w14:textId="77777777" w:rsidR="007E4D89" w:rsidRPr="001C0CC4" w:rsidRDefault="007E4D89" w:rsidP="00D7167C">
            <w:pPr>
              <w:pStyle w:val="TAC"/>
              <w:rPr>
                <w:ins w:id="889" w:author="Per Lindell" w:date="2020-07-26T15:53:00Z"/>
              </w:rPr>
            </w:pPr>
            <w:ins w:id="890" w:author="Per Lindell" w:date="2020-07-26T15:53:00Z">
              <w:r w:rsidRPr="001C0CC4">
                <w:rPr>
                  <w:rFonts w:hint="eastAsia"/>
                  <w:lang w:val="en-US" w:eastAsia="zh-CN"/>
                </w:rPr>
                <w:t>27.1</w:t>
              </w:r>
            </w:ins>
          </w:p>
        </w:tc>
        <w:tc>
          <w:tcPr>
            <w:tcW w:w="0" w:type="auto"/>
            <w:vAlign w:val="center"/>
          </w:tcPr>
          <w:p w14:paraId="55867530" w14:textId="77777777" w:rsidR="007E4D89" w:rsidRPr="001C0CC4" w:rsidRDefault="007E4D89" w:rsidP="00D7167C">
            <w:pPr>
              <w:pStyle w:val="TAC"/>
              <w:rPr>
                <w:ins w:id="891" w:author="Per Lindell" w:date="2020-07-26T15:53:00Z"/>
                <w:lang w:val="en-US" w:eastAsia="zh-CN"/>
              </w:rPr>
            </w:pPr>
            <w:ins w:id="892" w:author="Per Lindell" w:date="2020-07-26T15:53:00Z">
              <w:r w:rsidRPr="001C0CC4">
                <w:rPr>
                  <w:rFonts w:hint="eastAsia"/>
                  <w:lang w:val="en-US" w:eastAsia="zh-CN"/>
                </w:rPr>
                <w:t>23.9</w:t>
              </w:r>
            </w:ins>
          </w:p>
        </w:tc>
        <w:tc>
          <w:tcPr>
            <w:tcW w:w="0" w:type="auto"/>
            <w:vAlign w:val="center"/>
          </w:tcPr>
          <w:p w14:paraId="224AA3BB" w14:textId="77777777" w:rsidR="007E4D89" w:rsidRPr="001C0CC4" w:rsidRDefault="007E4D89" w:rsidP="00D7167C">
            <w:pPr>
              <w:pStyle w:val="TAC"/>
              <w:rPr>
                <w:ins w:id="893" w:author="Per Lindell" w:date="2020-07-26T15:53:00Z"/>
                <w:lang w:val="en-US" w:eastAsia="zh-CN"/>
              </w:rPr>
            </w:pPr>
            <w:ins w:id="894" w:author="Per Lindell" w:date="2020-07-26T15:53:00Z">
              <w:r w:rsidRPr="001C0CC4">
                <w:rPr>
                  <w:rFonts w:hint="eastAsia"/>
                  <w:lang w:val="en-US" w:eastAsia="zh-CN"/>
                </w:rPr>
                <w:t>22.1</w:t>
              </w:r>
            </w:ins>
          </w:p>
        </w:tc>
        <w:tc>
          <w:tcPr>
            <w:tcW w:w="0" w:type="auto"/>
            <w:vAlign w:val="center"/>
          </w:tcPr>
          <w:p w14:paraId="247808FD" w14:textId="77777777" w:rsidR="007E4D89" w:rsidRPr="001C0CC4" w:rsidRDefault="007E4D89" w:rsidP="00D7167C">
            <w:pPr>
              <w:pStyle w:val="TAC"/>
              <w:rPr>
                <w:ins w:id="895" w:author="Per Lindell" w:date="2020-07-26T15:53:00Z"/>
                <w:lang w:val="en-US" w:eastAsia="zh-CN"/>
              </w:rPr>
            </w:pPr>
            <w:ins w:id="896" w:author="Per Lindell" w:date="2020-07-26T15:53:00Z">
              <w:r w:rsidRPr="001C0CC4">
                <w:rPr>
                  <w:rFonts w:hint="eastAsia"/>
                  <w:lang w:val="en-US" w:eastAsia="zh-CN"/>
                </w:rPr>
                <w:t>20.9</w:t>
              </w:r>
            </w:ins>
          </w:p>
        </w:tc>
        <w:tc>
          <w:tcPr>
            <w:tcW w:w="0" w:type="auto"/>
          </w:tcPr>
          <w:p w14:paraId="2BFD9366" w14:textId="77777777" w:rsidR="007E4D89" w:rsidRPr="001C0CC4" w:rsidRDefault="007E4D89" w:rsidP="00D7167C">
            <w:pPr>
              <w:pStyle w:val="TAC"/>
              <w:rPr>
                <w:ins w:id="897" w:author="Per Lindell" w:date="2020-07-26T15:53:00Z"/>
              </w:rPr>
            </w:pPr>
          </w:p>
        </w:tc>
        <w:tc>
          <w:tcPr>
            <w:tcW w:w="0" w:type="auto"/>
          </w:tcPr>
          <w:p w14:paraId="3A0C8074" w14:textId="77777777" w:rsidR="007E4D89" w:rsidRPr="001C0CC4" w:rsidRDefault="007E4D89" w:rsidP="00D7167C">
            <w:pPr>
              <w:pStyle w:val="TAC"/>
              <w:rPr>
                <w:ins w:id="898" w:author="Per Lindell" w:date="2020-07-26T15:53:00Z"/>
              </w:rPr>
            </w:pPr>
          </w:p>
        </w:tc>
        <w:tc>
          <w:tcPr>
            <w:tcW w:w="0" w:type="auto"/>
            <w:vAlign w:val="center"/>
          </w:tcPr>
          <w:p w14:paraId="0CA8B829" w14:textId="77777777" w:rsidR="007E4D89" w:rsidRPr="001C0CC4" w:rsidRDefault="007E4D89" w:rsidP="00D7167C">
            <w:pPr>
              <w:pStyle w:val="TAC"/>
              <w:rPr>
                <w:ins w:id="899" w:author="Per Lindell" w:date="2020-07-26T15:53:00Z"/>
              </w:rPr>
            </w:pPr>
            <w:ins w:id="900" w:author="Per Lindell" w:date="2020-07-26T15:53:00Z">
              <w:r w:rsidRPr="001C0CC4">
                <w:rPr>
                  <w:rFonts w:hint="eastAsia"/>
                  <w:lang w:val="en-US" w:eastAsia="zh-CN"/>
                </w:rPr>
                <w:t>17.9</w:t>
              </w:r>
            </w:ins>
          </w:p>
        </w:tc>
        <w:tc>
          <w:tcPr>
            <w:tcW w:w="0" w:type="auto"/>
            <w:vAlign w:val="center"/>
          </w:tcPr>
          <w:p w14:paraId="3FADC474" w14:textId="77777777" w:rsidR="007E4D89" w:rsidRPr="001C0CC4" w:rsidRDefault="007E4D89" w:rsidP="00D7167C">
            <w:pPr>
              <w:pStyle w:val="TAC"/>
              <w:rPr>
                <w:ins w:id="901" w:author="Per Lindell" w:date="2020-07-26T15:53:00Z"/>
              </w:rPr>
            </w:pPr>
            <w:ins w:id="902" w:author="Per Lindell" w:date="2020-07-26T15:53:00Z">
              <w:r w:rsidRPr="001C0CC4">
                <w:rPr>
                  <w:rFonts w:hint="eastAsia"/>
                  <w:lang w:val="en-US" w:eastAsia="zh-CN"/>
                </w:rPr>
                <w:t>16.9</w:t>
              </w:r>
              <w:r w:rsidRPr="001C0CC4">
                <w:rPr>
                  <w:rFonts w:cs="Arial" w:hint="eastAsia"/>
                  <w:vertAlign w:val="superscript"/>
                  <w:lang w:val="en-US" w:eastAsia="zh-CN"/>
                </w:rPr>
                <w:t>12</w:t>
              </w:r>
            </w:ins>
          </w:p>
        </w:tc>
        <w:tc>
          <w:tcPr>
            <w:tcW w:w="0" w:type="auto"/>
            <w:vAlign w:val="center"/>
          </w:tcPr>
          <w:p w14:paraId="08565B87" w14:textId="77777777" w:rsidR="007E4D89" w:rsidRPr="001C0CC4" w:rsidRDefault="007E4D89" w:rsidP="00D7167C">
            <w:pPr>
              <w:pStyle w:val="TAC"/>
              <w:rPr>
                <w:ins w:id="903" w:author="Per Lindell" w:date="2020-07-26T15:53:00Z"/>
              </w:rPr>
            </w:pPr>
            <w:ins w:id="904" w:author="Per Lindell" w:date="2020-07-26T15:53:00Z">
              <w:r w:rsidRPr="001C0CC4">
                <w:rPr>
                  <w:rFonts w:hint="eastAsia"/>
                  <w:lang w:val="en-US" w:eastAsia="zh-CN"/>
                </w:rPr>
                <w:t>16.1</w:t>
              </w:r>
              <w:r w:rsidRPr="001C0CC4">
                <w:rPr>
                  <w:rFonts w:cs="Arial" w:hint="eastAsia"/>
                  <w:vertAlign w:val="superscript"/>
                  <w:lang w:val="en-US" w:eastAsia="zh-CN"/>
                </w:rPr>
                <w:t>12</w:t>
              </w:r>
            </w:ins>
          </w:p>
        </w:tc>
        <w:tc>
          <w:tcPr>
            <w:tcW w:w="0" w:type="auto"/>
            <w:vAlign w:val="center"/>
          </w:tcPr>
          <w:p w14:paraId="74020529" w14:textId="77777777" w:rsidR="007E4D89" w:rsidRPr="001C0CC4" w:rsidRDefault="007E4D89" w:rsidP="00D7167C">
            <w:pPr>
              <w:pStyle w:val="TAC"/>
              <w:rPr>
                <w:ins w:id="905" w:author="Per Lindell" w:date="2020-07-26T15:53:00Z"/>
              </w:rPr>
            </w:pPr>
            <w:ins w:id="906" w:author="Per Lindell" w:date="2020-07-26T15:53:00Z">
              <w:r w:rsidRPr="001C0CC4">
                <w:rPr>
                  <w:rFonts w:hint="eastAsia"/>
                  <w:lang w:val="en-US" w:eastAsia="zh-CN"/>
                </w:rPr>
                <w:t>14.8</w:t>
              </w:r>
              <w:r w:rsidRPr="001C0CC4">
                <w:rPr>
                  <w:rFonts w:cs="Arial" w:hint="eastAsia"/>
                  <w:vertAlign w:val="superscript"/>
                  <w:lang w:val="en-US" w:eastAsia="zh-CN"/>
                </w:rPr>
                <w:t>12</w:t>
              </w:r>
            </w:ins>
          </w:p>
        </w:tc>
        <w:tc>
          <w:tcPr>
            <w:tcW w:w="0" w:type="auto"/>
            <w:vAlign w:val="center"/>
          </w:tcPr>
          <w:p w14:paraId="0C8CDBCD" w14:textId="77777777" w:rsidR="007E4D89" w:rsidRPr="001C0CC4" w:rsidRDefault="007E4D89" w:rsidP="00D7167C">
            <w:pPr>
              <w:pStyle w:val="TAC"/>
              <w:rPr>
                <w:ins w:id="907" w:author="Per Lindell" w:date="2020-07-26T15:53:00Z"/>
              </w:rPr>
            </w:pPr>
            <w:ins w:id="908" w:author="Per Lindell" w:date="2020-07-26T15:53:00Z">
              <w:r w:rsidRPr="001C0CC4">
                <w:rPr>
                  <w:rFonts w:hint="eastAsia"/>
                  <w:lang w:val="en-US" w:eastAsia="zh-CN"/>
                </w:rPr>
                <w:t>14.3</w:t>
              </w:r>
              <w:r w:rsidRPr="001C0CC4">
                <w:rPr>
                  <w:rFonts w:cs="Arial" w:hint="eastAsia"/>
                  <w:vertAlign w:val="superscript"/>
                  <w:lang w:val="en-US" w:eastAsia="zh-CN"/>
                </w:rPr>
                <w:t>12</w:t>
              </w:r>
            </w:ins>
          </w:p>
        </w:tc>
        <w:tc>
          <w:tcPr>
            <w:tcW w:w="0" w:type="auto"/>
            <w:vAlign w:val="center"/>
          </w:tcPr>
          <w:p w14:paraId="12D8FC26" w14:textId="77777777" w:rsidR="007E4D89" w:rsidRPr="001C0CC4" w:rsidRDefault="007E4D89" w:rsidP="00D7167C">
            <w:pPr>
              <w:pStyle w:val="TAC"/>
              <w:rPr>
                <w:ins w:id="909" w:author="Per Lindell" w:date="2020-07-26T15:53:00Z"/>
              </w:rPr>
            </w:pPr>
            <w:ins w:id="910" w:author="Per Lindell" w:date="2020-07-26T15:53:00Z">
              <w:r w:rsidRPr="001C0CC4">
                <w:rPr>
                  <w:rFonts w:hint="eastAsia"/>
                  <w:lang w:val="en-US" w:eastAsia="zh-CN"/>
                </w:rPr>
                <w:t>13.8</w:t>
              </w:r>
              <w:r w:rsidRPr="001C0CC4">
                <w:rPr>
                  <w:rFonts w:cs="Arial" w:hint="eastAsia"/>
                  <w:vertAlign w:val="superscript"/>
                  <w:lang w:val="en-US" w:eastAsia="zh-CN"/>
                </w:rPr>
                <w:t>12</w:t>
              </w:r>
            </w:ins>
          </w:p>
        </w:tc>
      </w:tr>
      <w:tr w:rsidR="007E4D89" w:rsidRPr="001C0CC4" w14:paraId="424B17B0" w14:textId="77777777" w:rsidTr="009700A5">
        <w:trPr>
          <w:trHeight w:val="64"/>
          <w:jc w:val="center"/>
          <w:ins w:id="911" w:author="Per Lindell" w:date="2020-07-26T15:53:00Z"/>
        </w:trPr>
        <w:tc>
          <w:tcPr>
            <w:tcW w:w="804" w:type="dxa"/>
            <w:vMerge/>
            <w:vAlign w:val="center"/>
          </w:tcPr>
          <w:p w14:paraId="322A9AEB" w14:textId="77777777" w:rsidR="007E4D89" w:rsidRPr="001C0CC4" w:rsidRDefault="007E4D89" w:rsidP="00D7167C">
            <w:pPr>
              <w:pStyle w:val="TAC"/>
              <w:rPr>
                <w:ins w:id="912" w:author="Per Lindell" w:date="2020-07-26T15:53:00Z"/>
              </w:rPr>
            </w:pPr>
          </w:p>
        </w:tc>
        <w:tc>
          <w:tcPr>
            <w:tcW w:w="1088" w:type="dxa"/>
          </w:tcPr>
          <w:p w14:paraId="2785FD98" w14:textId="77777777" w:rsidR="007E4D89" w:rsidRPr="001C0CC4" w:rsidRDefault="007E4D89" w:rsidP="00D7167C">
            <w:pPr>
              <w:pStyle w:val="TAC"/>
              <w:rPr>
                <w:ins w:id="913" w:author="Per Lindell" w:date="2020-07-26T15:53:00Z"/>
              </w:rPr>
            </w:pPr>
            <w:ins w:id="914" w:author="Per Lindell" w:date="2020-07-26T15:53:00Z">
              <w:r w:rsidRPr="001C0CC4">
                <w:rPr>
                  <w:lang w:eastAsia="zh-CN"/>
                </w:rPr>
                <w:t>n</w:t>
              </w:r>
              <w:r w:rsidRPr="001C0CC4">
                <w:rPr>
                  <w:rFonts w:hint="eastAsia"/>
                  <w:lang w:eastAsia="zh-CN"/>
                </w:rPr>
                <w:t>48</w:t>
              </w:r>
              <w:r w:rsidRPr="001C0CC4">
                <w:rPr>
                  <w:rFonts w:hint="eastAsia"/>
                  <w:vertAlign w:val="superscript"/>
                  <w:lang w:eastAsia="zh-CN"/>
                </w:rPr>
                <w:t>3</w:t>
              </w:r>
            </w:ins>
          </w:p>
        </w:tc>
        <w:tc>
          <w:tcPr>
            <w:tcW w:w="0" w:type="auto"/>
            <w:vAlign w:val="center"/>
          </w:tcPr>
          <w:p w14:paraId="5A5E69FD" w14:textId="77777777" w:rsidR="007E4D89" w:rsidRPr="001C0CC4" w:rsidRDefault="007E4D89" w:rsidP="00D7167C">
            <w:pPr>
              <w:pStyle w:val="TAC"/>
              <w:rPr>
                <w:ins w:id="915" w:author="Per Lindell" w:date="2020-07-26T15:53:00Z"/>
              </w:rPr>
            </w:pPr>
            <w:ins w:id="916" w:author="Per Lindell" w:date="2020-07-26T15:53:00Z">
              <w:r w:rsidRPr="001C0CC4">
                <w:rPr>
                  <w:rFonts w:hint="eastAsia"/>
                  <w:lang w:val="en-US" w:eastAsia="zh-CN"/>
                </w:rPr>
                <w:t>1.9</w:t>
              </w:r>
            </w:ins>
          </w:p>
        </w:tc>
        <w:tc>
          <w:tcPr>
            <w:tcW w:w="0" w:type="auto"/>
            <w:vAlign w:val="center"/>
          </w:tcPr>
          <w:p w14:paraId="7314EA78" w14:textId="77777777" w:rsidR="007E4D89" w:rsidRPr="001C0CC4" w:rsidRDefault="007E4D89" w:rsidP="00D7167C">
            <w:pPr>
              <w:pStyle w:val="TAC"/>
              <w:rPr>
                <w:ins w:id="917" w:author="Per Lindell" w:date="2020-07-26T15:53:00Z"/>
                <w:lang w:val="en-US" w:eastAsia="zh-CN"/>
              </w:rPr>
            </w:pPr>
            <w:ins w:id="918" w:author="Per Lindell" w:date="2020-07-26T15:53:00Z">
              <w:r w:rsidRPr="001C0CC4">
                <w:rPr>
                  <w:rFonts w:hint="eastAsia"/>
                  <w:lang w:val="en-US" w:eastAsia="zh-CN"/>
                </w:rPr>
                <w:t>1.1</w:t>
              </w:r>
            </w:ins>
          </w:p>
        </w:tc>
        <w:tc>
          <w:tcPr>
            <w:tcW w:w="0" w:type="auto"/>
            <w:vAlign w:val="center"/>
          </w:tcPr>
          <w:p w14:paraId="0473FC74" w14:textId="77777777" w:rsidR="007E4D89" w:rsidRPr="001C0CC4" w:rsidRDefault="007E4D89" w:rsidP="00D7167C">
            <w:pPr>
              <w:pStyle w:val="TAC"/>
              <w:rPr>
                <w:ins w:id="919" w:author="Per Lindell" w:date="2020-07-26T15:53:00Z"/>
                <w:lang w:val="en-US" w:eastAsia="zh-CN"/>
              </w:rPr>
            </w:pPr>
            <w:ins w:id="920" w:author="Per Lindell" w:date="2020-07-26T15:53:00Z">
              <w:r w:rsidRPr="001C0CC4">
                <w:rPr>
                  <w:rFonts w:hint="eastAsia"/>
                  <w:lang w:val="en-US" w:eastAsia="zh-CN"/>
                </w:rPr>
                <w:t>0.8</w:t>
              </w:r>
            </w:ins>
          </w:p>
        </w:tc>
        <w:tc>
          <w:tcPr>
            <w:tcW w:w="0" w:type="auto"/>
            <w:vAlign w:val="center"/>
          </w:tcPr>
          <w:p w14:paraId="70A88F2E" w14:textId="77777777" w:rsidR="007E4D89" w:rsidRPr="001C0CC4" w:rsidRDefault="007E4D89" w:rsidP="00D7167C">
            <w:pPr>
              <w:pStyle w:val="TAC"/>
              <w:rPr>
                <w:ins w:id="921" w:author="Per Lindell" w:date="2020-07-26T15:53:00Z"/>
                <w:lang w:val="en-US" w:eastAsia="zh-CN"/>
              </w:rPr>
            </w:pPr>
            <w:ins w:id="922" w:author="Per Lindell" w:date="2020-07-26T15:53:00Z">
              <w:r w:rsidRPr="001C0CC4">
                <w:rPr>
                  <w:rFonts w:hint="eastAsia"/>
                  <w:lang w:val="en-US" w:eastAsia="zh-CN"/>
                </w:rPr>
                <w:t>0.3</w:t>
              </w:r>
            </w:ins>
          </w:p>
        </w:tc>
        <w:tc>
          <w:tcPr>
            <w:tcW w:w="0" w:type="auto"/>
          </w:tcPr>
          <w:p w14:paraId="0D89DBE3" w14:textId="77777777" w:rsidR="007E4D89" w:rsidRPr="001C0CC4" w:rsidRDefault="007E4D89" w:rsidP="00D7167C">
            <w:pPr>
              <w:pStyle w:val="TAC"/>
              <w:rPr>
                <w:ins w:id="923" w:author="Per Lindell" w:date="2020-07-26T15:53:00Z"/>
              </w:rPr>
            </w:pPr>
          </w:p>
        </w:tc>
        <w:tc>
          <w:tcPr>
            <w:tcW w:w="0" w:type="auto"/>
          </w:tcPr>
          <w:p w14:paraId="7CC556D2" w14:textId="77777777" w:rsidR="007E4D89" w:rsidRPr="001C0CC4" w:rsidRDefault="007E4D89" w:rsidP="00D7167C">
            <w:pPr>
              <w:pStyle w:val="TAC"/>
              <w:rPr>
                <w:ins w:id="924" w:author="Per Lindell" w:date="2020-07-26T15:53:00Z"/>
              </w:rPr>
            </w:pPr>
          </w:p>
        </w:tc>
        <w:tc>
          <w:tcPr>
            <w:tcW w:w="0" w:type="auto"/>
          </w:tcPr>
          <w:p w14:paraId="39A0C1CE" w14:textId="77777777" w:rsidR="007E4D89" w:rsidRPr="001C0CC4" w:rsidRDefault="007E4D89" w:rsidP="00D7167C">
            <w:pPr>
              <w:pStyle w:val="TAC"/>
              <w:rPr>
                <w:ins w:id="925" w:author="Per Lindell" w:date="2020-07-26T15:53:00Z"/>
              </w:rPr>
            </w:pPr>
          </w:p>
        </w:tc>
        <w:tc>
          <w:tcPr>
            <w:tcW w:w="0" w:type="auto"/>
          </w:tcPr>
          <w:p w14:paraId="6737DE11" w14:textId="77777777" w:rsidR="007E4D89" w:rsidRPr="001C0CC4" w:rsidRDefault="007E4D89" w:rsidP="00D7167C">
            <w:pPr>
              <w:pStyle w:val="TAC"/>
              <w:rPr>
                <w:ins w:id="926" w:author="Per Lindell" w:date="2020-07-26T15:53:00Z"/>
              </w:rPr>
            </w:pPr>
          </w:p>
        </w:tc>
        <w:tc>
          <w:tcPr>
            <w:tcW w:w="0" w:type="auto"/>
          </w:tcPr>
          <w:p w14:paraId="654F1108" w14:textId="77777777" w:rsidR="007E4D89" w:rsidRPr="001C0CC4" w:rsidRDefault="007E4D89" w:rsidP="00D7167C">
            <w:pPr>
              <w:pStyle w:val="TAC"/>
              <w:rPr>
                <w:ins w:id="927" w:author="Per Lindell" w:date="2020-07-26T15:53:00Z"/>
              </w:rPr>
            </w:pPr>
          </w:p>
        </w:tc>
        <w:tc>
          <w:tcPr>
            <w:tcW w:w="0" w:type="auto"/>
          </w:tcPr>
          <w:p w14:paraId="254D5E76" w14:textId="77777777" w:rsidR="007E4D89" w:rsidRPr="001C0CC4" w:rsidRDefault="007E4D89" w:rsidP="00D7167C">
            <w:pPr>
              <w:pStyle w:val="TAC"/>
              <w:rPr>
                <w:ins w:id="928" w:author="Per Lindell" w:date="2020-07-26T15:53:00Z"/>
              </w:rPr>
            </w:pPr>
          </w:p>
        </w:tc>
        <w:tc>
          <w:tcPr>
            <w:tcW w:w="0" w:type="auto"/>
          </w:tcPr>
          <w:p w14:paraId="242DA6B1" w14:textId="77777777" w:rsidR="007E4D89" w:rsidRPr="001C0CC4" w:rsidRDefault="007E4D89" w:rsidP="00D7167C">
            <w:pPr>
              <w:pStyle w:val="TAC"/>
              <w:rPr>
                <w:ins w:id="929" w:author="Per Lindell" w:date="2020-07-26T15:53:00Z"/>
              </w:rPr>
            </w:pPr>
          </w:p>
        </w:tc>
        <w:tc>
          <w:tcPr>
            <w:tcW w:w="0" w:type="auto"/>
          </w:tcPr>
          <w:p w14:paraId="06609544" w14:textId="77777777" w:rsidR="007E4D89" w:rsidRPr="001C0CC4" w:rsidRDefault="007E4D89" w:rsidP="00D7167C">
            <w:pPr>
              <w:pStyle w:val="TAC"/>
              <w:rPr>
                <w:ins w:id="930" w:author="Per Lindell" w:date="2020-07-26T15:53:00Z"/>
              </w:rPr>
            </w:pPr>
          </w:p>
        </w:tc>
      </w:tr>
      <w:tr w:rsidR="007E4D89" w:rsidRPr="001C0CC4" w14:paraId="78F5E847" w14:textId="77777777" w:rsidTr="009700A5">
        <w:trPr>
          <w:trHeight w:val="56"/>
          <w:jc w:val="center"/>
          <w:ins w:id="931" w:author="Per Lindell" w:date="2020-07-26T15:53:00Z"/>
        </w:trPr>
        <w:tc>
          <w:tcPr>
            <w:tcW w:w="9494" w:type="dxa"/>
            <w:gridSpan w:val="14"/>
          </w:tcPr>
          <w:p w14:paraId="2FC98DC3" w14:textId="77777777" w:rsidR="007E4D89" w:rsidRDefault="007E4D89" w:rsidP="00BE5050">
            <w:pPr>
              <w:pStyle w:val="TAN"/>
              <w:rPr>
                <w:ins w:id="932" w:author="Per Lindell" w:date="2020-08-13T09:22:00Z"/>
              </w:rPr>
            </w:pPr>
            <w:ins w:id="933" w:author="Per Lindell" w:date="2020-07-26T15:53:00Z">
              <w:r>
                <w:t xml:space="preserve">NOTE </w:t>
              </w:r>
              <w:r>
                <w:rPr>
                  <w:rFonts w:hint="eastAsia"/>
                </w:rPr>
                <w:t>1</w:t>
              </w:r>
              <w:r>
                <w:t>:</w:t>
              </w:r>
              <w:r>
                <w:tab/>
                <w:t xml:space="preserve">These requirements apply when there is at least one individual RE within the </w:t>
              </w:r>
              <w:r>
                <w:rPr>
                  <w:lang w:eastAsia="ja-JP"/>
                </w:rPr>
                <w:t xml:space="preserve">uplink </w:t>
              </w:r>
              <w:r>
                <w:t xml:space="preserve">transmission bandwidth of the aggressor (lower) band for which the 2nd </w:t>
              </w:r>
              <w:r>
                <w:rPr>
                  <w:lang w:eastAsia="ja-JP"/>
                </w:rPr>
                <w:t xml:space="preserve">transmitter </w:t>
              </w:r>
              <w:r>
                <w:t xml:space="preserve">harmonic is within </w:t>
              </w:r>
              <w:r>
                <w:rPr>
                  <w:lang w:eastAsia="ja-JP"/>
                </w:rPr>
                <w:t xml:space="preserve">the downlink </w:t>
              </w:r>
              <w:r>
                <w:t>transmission bandwidth of a victim (higher) band and a range ∆F</w:t>
              </w:r>
              <w:r>
                <w:rPr>
                  <w:vertAlign w:val="subscript"/>
                </w:rPr>
                <w:t>HD</w:t>
              </w:r>
              <w:r>
                <w:t xml:space="preserve"> above and below the edge of this downlink transmission bandwidth. The value ∆F</w:t>
              </w:r>
              <w:r>
                <w:rPr>
                  <w:vertAlign w:val="subscript"/>
                </w:rPr>
                <w:t>HD</w:t>
              </w:r>
              <w:r>
                <w:t xml:space="preserve"> depends on the band combination: ∆F</w:t>
              </w:r>
              <w:r>
                <w:rPr>
                  <w:vertAlign w:val="subscript"/>
                </w:rPr>
                <w:t>HD</w:t>
              </w:r>
              <w:r>
                <w:t xml:space="preserve"> = 10 MHz for CA_n1-n77, </w:t>
              </w:r>
              <w:r>
                <w:rPr>
                  <w:rFonts w:cs="Arial"/>
                  <w:bCs/>
                  <w:szCs w:val="18"/>
                  <w:lang w:val="en-US"/>
                </w:rPr>
                <w:t>CA_n2-n78</w:t>
              </w:r>
              <w:r>
                <w:rPr>
                  <w:rFonts w:cs="Arial" w:hint="eastAsia"/>
                  <w:bCs/>
                  <w:szCs w:val="18"/>
                  <w:lang w:val="en-US" w:eastAsia="zh-CN"/>
                </w:rPr>
                <w:t xml:space="preserve">, </w:t>
              </w:r>
              <w:r>
                <w:t>CA_n3-n77, CA_n3-n78</w:t>
              </w:r>
              <w:r>
                <w:rPr>
                  <w:rFonts w:hint="eastAsia"/>
                  <w:lang w:val="en-US" w:eastAsia="zh-CN"/>
                </w:rPr>
                <w:t xml:space="preserve">, </w:t>
              </w:r>
              <w:proofErr w:type="spellStart"/>
              <w:r>
                <w:t>CA_n</w:t>
              </w:r>
              <w:proofErr w:type="spellEnd"/>
              <w:r>
                <w:rPr>
                  <w:rFonts w:hint="eastAsia"/>
                  <w:lang w:val="en-US" w:eastAsia="zh-CN"/>
                </w:rPr>
                <w:t>2</w:t>
              </w:r>
              <w:r>
                <w:t>-n</w:t>
              </w:r>
              <w:r>
                <w:rPr>
                  <w:rFonts w:hint="eastAsia"/>
                  <w:lang w:val="en-US" w:eastAsia="zh-CN"/>
                </w:rPr>
                <w:t xml:space="preserve">48, </w:t>
              </w:r>
            </w:ins>
            <w:proofErr w:type="spellStart"/>
            <w:ins w:id="934" w:author="Per Lindell" w:date="2020-07-26T16:08:00Z">
              <w:r w:rsidR="00B07D32" w:rsidRPr="00B07D32">
                <w:rPr>
                  <w:rStyle w:val="font4"/>
                  <w:highlight w:val="yellow"/>
                </w:rPr>
                <w:t>CA_</w:t>
              </w:r>
              <w:r w:rsidR="00B07D32" w:rsidRPr="00B07D32">
                <w:rPr>
                  <w:highlight w:val="yellow"/>
                </w:rPr>
                <w:t>n</w:t>
              </w:r>
              <w:proofErr w:type="spellEnd"/>
              <w:r w:rsidR="00B07D32" w:rsidRPr="00B07D32">
                <w:rPr>
                  <w:rFonts w:hint="eastAsia"/>
                  <w:highlight w:val="yellow"/>
                  <w:lang w:val="en-US" w:eastAsia="zh-CN"/>
                </w:rPr>
                <w:t>2</w:t>
              </w:r>
              <w:r w:rsidR="00B07D32" w:rsidRPr="00B07D32">
                <w:rPr>
                  <w:highlight w:val="yellow"/>
                  <w:lang w:val="en-US" w:eastAsia="zh-CN"/>
                </w:rPr>
                <w:t>5</w:t>
              </w:r>
              <w:r w:rsidR="00B07D32" w:rsidRPr="00B07D32">
                <w:rPr>
                  <w:highlight w:val="yellow"/>
                </w:rPr>
                <w:t>-n</w:t>
              </w:r>
              <w:r w:rsidR="00B07D32" w:rsidRPr="00B07D32">
                <w:rPr>
                  <w:rFonts w:hint="eastAsia"/>
                  <w:highlight w:val="yellow"/>
                  <w:lang w:val="en-US" w:eastAsia="zh-CN"/>
                </w:rPr>
                <w:t>48,</w:t>
              </w:r>
              <w:r w:rsidR="00B07D32">
                <w:rPr>
                  <w:rFonts w:hint="eastAsia"/>
                  <w:lang w:val="en-US" w:eastAsia="zh-CN"/>
                </w:rPr>
                <w:t xml:space="preserve"> </w:t>
              </w:r>
            </w:ins>
            <w:ins w:id="935" w:author="Per Lindell" w:date="2020-07-26T15:53:00Z">
              <w:r>
                <w:rPr>
                  <w:rStyle w:val="font4"/>
                </w:rPr>
                <w:t>CA_n25-n78</w:t>
              </w:r>
              <w:r>
                <w:rPr>
                  <w:rStyle w:val="font4"/>
                  <w:rFonts w:hint="eastAsia"/>
                  <w:lang w:val="en-US" w:eastAsia="zh-CN"/>
                </w:rPr>
                <w:t xml:space="preserve">, </w:t>
              </w:r>
              <w:r w:rsidRPr="001C0CC4">
                <w:rPr>
                  <w:rFonts w:eastAsia="SimSun" w:hint="eastAsia"/>
                  <w:lang w:val="en-US" w:eastAsia="zh-CN"/>
                </w:rPr>
                <w:t>CA_n48-n66</w:t>
              </w:r>
              <w:r>
                <w:rPr>
                  <w:lang w:val="en-US" w:eastAsia="zh-CN"/>
                </w:rPr>
                <w:t xml:space="preserve">, </w:t>
              </w:r>
              <w:r>
                <w:rPr>
                  <w:rFonts w:hint="eastAsia"/>
                  <w:lang w:val="en-US" w:eastAsia="zh-CN"/>
                </w:rPr>
                <w:t>CA_n</w:t>
              </w:r>
              <w:r>
                <w:rPr>
                  <w:lang w:val="en-US" w:eastAsia="zh-CN"/>
                </w:rPr>
                <w:t>66</w:t>
              </w:r>
              <w:r w:rsidRPr="001C0CC4">
                <w:rPr>
                  <w:rFonts w:hint="eastAsia"/>
                  <w:lang w:val="en-US" w:eastAsia="zh-CN"/>
                </w:rPr>
                <w:t>-n</w:t>
              </w:r>
              <w:r>
                <w:rPr>
                  <w:lang w:val="en-US" w:eastAsia="zh-CN"/>
                </w:rPr>
                <w:t>78</w:t>
              </w:r>
              <w:r w:rsidRPr="001C0CC4">
                <w:t>.</w:t>
              </w:r>
            </w:ins>
            <w:r w:rsidR="00BE5050" w:rsidRPr="001C0CC4">
              <w:t xml:space="preserve"> </w:t>
            </w:r>
          </w:p>
          <w:p w14:paraId="448C9BCD" w14:textId="77777777" w:rsidR="00AF21F2" w:rsidRPr="001C0CC4" w:rsidRDefault="00AF21F2" w:rsidP="00AF21F2">
            <w:pPr>
              <w:pStyle w:val="TAN"/>
              <w:rPr>
                <w:ins w:id="936" w:author="Per Lindell" w:date="2020-08-13T09:22:00Z"/>
                <w:snapToGrid w:val="0"/>
                <w:lang w:eastAsia="ja-JP"/>
              </w:rPr>
            </w:pPr>
            <w:ins w:id="937" w:author="Per Lindell" w:date="2020-08-13T09:22:00Z">
              <w:r w:rsidRPr="001C0CC4">
                <w:rPr>
                  <w:lang w:eastAsia="ja-JP"/>
                </w:rPr>
                <w:t xml:space="preserve">NOTE </w:t>
              </w:r>
              <w:r w:rsidRPr="001C0CC4">
                <w:rPr>
                  <w:rFonts w:hint="eastAsia"/>
                </w:rPr>
                <w:t>2</w:t>
              </w:r>
              <w:r w:rsidRPr="001C0CC4">
                <w:rPr>
                  <w:lang w:eastAsia="ja-JP"/>
                </w:rPr>
                <w:t>:</w:t>
              </w:r>
              <w:r w:rsidRPr="001C0CC4">
                <w:rPr>
                  <w:lang w:eastAsia="ja-JP"/>
                </w:rPr>
                <w:tab/>
                <w:t>The requirements should be verified for UL NR-ARFCN of the aggressor (low</w:t>
              </w:r>
              <w:r w:rsidRPr="001C0CC4">
                <w:rPr>
                  <w:rFonts w:hint="eastAsia"/>
                  <w:lang w:eastAsia="ja-JP"/>
                </w:rPr>
                <w:t>er</w:t>
              </w:r>
              <w:r w:rsidRPr="001C0CC4">
                <w:rPr>
                  <w:lang w:eastAsia="ja-JP"/>
                </w:rPr>
                <w:t xml:space="preserve">) band (superscript LB) such that </w:t>
              </w:r>
            </w:ins>
            <w:ins w:id="938" w:author="Per Lindell" w:date="2020-08-13T09:22:00Z">
              <w:r w:rsidRPr="001C0CC4">
                <w:rPr>
                  <w:snapToGrid w:val="0"/>
                  <w:position w:val="-12"/>
                  <w:lang w:eastAsia="ja-JP"/>
                </w:rPr>
                <w:object w:dxaOrig="1960" w:dyaOrig="380" w14:anchorId="73E88B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14.25pt" o:ole="">
                    <v:imagedata r:id="rId12" o:title=""/>
                  </v:shape>
                  <o:OLEObject Type="Embed" ProgID="Equation.3" ShapeID="_x0000_i1025" DrawAspect="Content" ObjectID="_1659432119" r:id="rId13"/>
                </w:object>
              </w:r>
            </w:ins>
            <w:ins w:id="939" w:author="Per Lindell" w:date="2020-08-13T09:22:00Z">
              <w:r w:rsidRPr="001C0CC4">
                <w:rPr>
                  <w:snapToGrid w:val="0"/>
                  <w:lang w:eastAsia="ja-JP"/>
                </w:rPr>
                <w:t xml:space="preserve">in MHz and </w:t>
              </w:r>
            </w:ins>
            <w:ins w:id="940" w:author="Per Lindell" w:date="2020-08-13T09:22:00Z">
              <w:r w:rsidRPr="001C0CC4">
                <w:rPr>
                  <w:position w:val="-14"/>
                </w:rPr>
                <w:object w:dxaOrig="4900" w:dyaOrig="400" w14:anchorId="3B32E47A">
                  <v:shape id="_x0000_i1026" type="#_x0000_t75" style="width:201.75pt;height:14.25pt" o:ole="">
                    <v:imagedata r:id="rId14" o:title=""/>
                  </v:shape>
                  <o:OLEObject Type="Embed" ProgID="Equation.DSMT4" ShapeID="_x0000_i1026" DrawAspect="Content" ObjectID="_1659432120" r:id="rId15"/>
                </w:object>
              </w:r>
            </w:ins>
            <w:ins w:id="941" w:author="Per Lindell" w:date="2020-08-13T09:22:00Z">
              <w:r w:rsidRPr="001C0CC4">
                <w:rPr>
                  <w:snapToGrid w:val="0"/>
                  <w:lang w:eastAsia="ja-JP"/>
                </w:rPr>
                <w:t xml:space="preserve"> with</w:t>
              </w:r>
              <w:r w:rsidRPr="00DC7196">
                <w:rPr>
                  <w:noProof/>
                  <w:position w:val="-10"/>
                  <w:lang w:val="en-US"/>
                </w:rPr>
                <w:drawing>
                  <wp:inline distT="0" distB="0" distL="0" distR="0" wp14:anchorId="35374536" wp14:editId="2467083A">
                    <wp:extent cx="238125" cy="200025"/>
                    <wp:effectExtent l="0" t="0" r="0" b="0"/>
                    <wp:docPr id="427"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38125" cy="200025"/>
                            </a:xfrm>
                            <a:prstGeom prst="rect">
                              <a:avLst/>
                            </a:prstGeom>
                            <a:noFill/>
                            <a:ln>
                              <a:noFill/>
                            </a:ln>
                          </pic:spPr>
                        </pic:pic>
                      </a:graphicData>
                    </a:graphic>
                  </wp:inline>
                </w:drawing>
              </w:r>
              <w:r w:rsidRPr="001C0CC4">
                <w:rPr>
                  <w:snapToGrid w:val="0"/>
                  <w:lang w:eastAsia="ja-JP"/>
                </w:rPr>
                <w:t xml:space="preserve"> carrier frequenc</w:t>
              </w:r>
              <w:r w:rsidRPr="001C0CC4">
                <w:rPr>
                  <w:rFonts w:hint="eastAsia"/>
                  <w:snapToGrid w:val="0"/>
                  <w:lang w:eastAsia="ja-JP"/>
                </w:rPr>
                <w:t>y</w:t>
              </w:r>
              <w:r w:rsidRPr="001C0CC4">
                <w:rPr>
                  <w:snapToGrid w:val="0"/>
                  <w:lang w:eastAsia="ja-JP"/>
                </w:rPr>
                <w:t xml:space="preserve"> </w:t>
              </w:r>
              <w:r w:rsidRPr="001C0CC4">
                <w:t>in</w:t>
              </w:r>
              <w:r w:rsidRPr="001C0CC4">
                <w:rPr>
                  <w:snapToGrid w:val="0"/>
                  <w:lang w:eastAsia="ja-JP"/>
                </w:rPr>
                <w:t xml:space="preserve"> the victim (high</w:t>
              </w:r>
              <w:r w:rsidRPr="001C0CC4">
                <w:rPr>
                  <w:rFonts w:hint="eastAsia"/>
                  <w:snapToGrid w:val="0"/>
                  <w:lang w:eastAsia="ja-JP"/>
                </w:rPr>
                <w:t>er</w:t>
              </w:r>
              <w:r w:rsidRPr="001C0CC4">
                <w:rPr>
                  <w:snapToGrid w:val="0"/>
                  <w:lang w:eastAsia="ja-JP"/>
                </w:rPr>
                <w:t xml:space="preserve">) band in MHz and </w:t>
              </w:r>
              <w:r w:rsidRPr="00DC7196">
                <w:rPr>
                  <w:noProof/>
                  <w:position w:val="-10"/>
                  <w:lang w:val="en-US"/>
                </w:rPr>
                <w:drawing>
                  <wp:inline distT="0" distB="0" distL="0" distR="0" wp14:anchorId="1FB36A38" wp14:editId="40FEB552">
                    <wp:extent cx="428625" cy="190500"/>
                    <wp:effectExtent l="0" t="0" r="0" b="0"/>
                    <wp:docPr id="426"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C0CC4">
                <w:rPr>
                  <w:snapToGrid w:val="0"/>
                  <w:lang w:eastAsia="ja-JP"/>
                </w:rPr>
                <w:t xml:space="preserve"> the channel bandwidth configured in the lower band.</w:t>
              </w:r>
            </w:ins>
          </w:p>
          <w:p w14:paraId="6141D28D" w14:textId="77777777" w:rsidR="00AF21F2" w:rsidRPr="001C0CC4" w:rsidRDefault="00AF21F2" w:rsidP="00AF21F2">
            <w:pPr>
              <w:pStyle w:val="TAN"/>
              <w:rPr>
                <w:ins w:id="942" w:author="Per Lindell" w:date="2020-08-13T09:22:00Z"/>
              </w:rPr>
            </w:pPr>
            <w:ins w:id="943" w:author="Per Lindell" w:date="2020-08-13T09:22:00Z">
              <w:r w:rsidRPr="001C0CC4">
                <w:rPr>
                  <w:lang w:eastAsia="ja-JP"/>
                </w:rPr>
                <w:t xml:space="preserve">NOTE </w:t>
              </w:r>
              <w:r w:rsidRPr="001C0CC4">
                <w:rPr>
                  <w:rFonts w:hint="eastAsia"/>
                </w:rPr>
                <w:t>3</w:t>
              </w:r>
              <w:r w:rsidRPr="001C0CC4">
                <w:rPr>
                  <w:lang w:eastAsia="ja-JP"/>
                </w:rPr>
                <w:t>:</w:t>
              </w:r>
              <w:r w:rsidRPr="001C0CC4">
                <w:rPr>
                  <w:lang w:eastAsia="ja-JP"/>
                </w:rPr>
                <w:tab/>
              </w:r>
              <w:r w:rsidRPr="001C0CC4">
                <w:t xml:space="preserve">The </w:t>
              </w:r>
              <w:r w:rsidRPr="001C0CC4">
                <w:rPr>
                  <w:lang w:eastAsia="ja-JP"/>
                </w:rPr>
                <w:t>requirements</w:t>
              </w:r>
              <w:r w:rsidRPr="001C0CC4">
                <w:t xml:space="preserve"> </w:t>
              </w:r>
              <w:r w:rsidRPr="001C0CC4">
                <w:rPr>
                  <w:rFonts w:hint="eastAsia"/>
                </w:rPr>
                <w:t xml:space="preserve">are </w:t>
              </w:r>
              <w:r w:rsidRPr="001C0CC4">
                <w:t xml:space="preserve">only </w:t>
              </w:r>
              <w:r w:rsidRPr="001C0CC4">
                <w:rPr>
                  <w:rFonts w:hint="eastAsia"/>
                </w:rPr>
                <w:t xml:space="preserve">applicable to channel bandwidths </w:t>
              </w:r>
              <w:r w:rsidRPr="001C0CC4">
                <w:t xml:space="preserve">no larger than 20 MHz and </w:t>
              </w:r>
              <w:r w:rsidRPr="001C0CC4">
                <w:rPr>
                  <w:rFonts w:hint="eastAsia"/>
                </w:rPr>
                <w:t xml:space="preserve">with a </w:t>
              </w:r>
              <w:r w:rsidRPr="001C0CC4">
                <w:t>carrier frequenc</w:t>
              </w:r>
              <w:r w:rsidRPr="001C0CC4">
                <w:rPr>
                  <w:rFonts w:hint="eastAsia"/>
                </w:rPr>
                <w:t>y</w:t>
              </w:r>
              <w:r w:rsidRPr="001C0CC4">
                <w:t xml:space="preserve"> at </w:t>
              </w:r>
            </w:ins>
            <w:ins w:id="944" w:author="Per Lindell" w:date="2020-08-13T09:22:00Z">
              <w:r w:rsidRPr="001C0CC4">
                <w:object w:dxaOrig="1939" w:dyaOrig="380" w14:anchorId="2A73E813">
                  <v:shape id="_x0000_i1027" type="#_x0000_t75" style="width:79.5pt;height:14.25pt" o:ole="">
                    <v:imagedata r:id="rId18" o:title=""/>
                  </v:shape>
                  <o:OLEObject Type="Embed" ProgID="Equation.3" ShapeID="_x0000_i1027" DrawAspect="Content" ObjectID="_1659432121" r:id="rId19"/>
                </w:object>
              </w:r>
            </w:ins>
            <w:ins w:id="945" w:author="Per Lindell" w:date="2020-08-13T09:22:00Z">
              <w:r w:rsidRPr="001C0CC4">
                <w:rPr>
                  <w:rFonts w:hint="eastAsia"/>
                </w:rPr>
                <w:t xml:space="preserve"> MHz offset from</w:t>
              </w:r>
              <w:r w:rsidRPr="001C0CC4">
                <w:t xml:space="preserve"> </w:t>
              </w:r>
            </w:ins>
            <w:ins w:id="946" w:author="Per Lindell" w:date="2020-08-13T09:22:00Z">
              <w:r w:rsidRPr="001C0CC4">
                <w:object w:dxaOrig="560" w:dyaOrig="380" w14:anchorId="3B9AECE1">
                  <v:shape id="_x0000_i1028" type="#_x0000_t75" style="width:21.75pt;height:14.25pt" o:ole="">
                    <v:imagedata r:id="rId20" o:title=""/>
                  </v:shape>
                  <o:OLEObject Type="Embed" ProgID="Equation.3" ShapeID="_x0000_i1028" DrawAspect="Content" ObjectID="_1659432122" r:id="rId21"/>
                </w:object>
              </w:r>
            </w:ins>
            <w:ins w:id="947" w:author="Per Lindell" w:date="2020-08-13T09:22:00Z">
              <w:r w:rsidRPr="001C0CC4">
                <w:t xml:space="preserve"> in the victim (higher band) with </w:t>
              </w:r>
            </w:ins>
            <w:ins w:id="948" w:author="Per Lindell" w:date="2020-08-13T09:22:00Z">
              <w:r w:rsidRPr="001C0CC4">
                <w:object w:dxaOrig="4900" w:dyaOrig="400" w14:anchorId="417E549F">
                  <v:shape id="_x0000_i1029" type="#_x0000_t75" style="width:201.75pt;height:14.25pt" o:ole="">
                    <v:imagedata r:id="rId14" o:title=""/>
                  </v:shape>
                  <o:OLEObject Type="Embed" ProgID="Equation.DSMT4" ShapeID="_x0000_i1029" DrawAspect="Content" ObjectID="_1659432123" r:id="rId22"/>
                </w:object>
              </w:r>
            </w:ins>
            <w:ins w:id="949" w:author="Per Lindell" w:date="2020-08-13T09:22:00Z">
              <w:r w:rsidRPr="001C0CC4">
                <w:t>, where</w:t>
              </w:r>
              <w:r w:rsidRPr="00DC7196">
                <w:rPr>
                  <w:noProof/>
                  <w:lang w:val="en-US"/>
                </w:rPr>
                <w:drawing>
                  <wp:inline distT="0" distB="0" distL="0" distR="0" wp14:anchorId="067ECF81" wp14:editId="49EB2AA1">
                    <wp:extent cx="428625" cy="190500"/>
                    <wp:effectExtent l="0" t="0" r="0" b="0"/>
                    <wp:docPr id="42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C0CC4">
                <w:t>and</w:t>
              </w:r>
            </w:ins>
            <w:ins w:id="950" w:author="Per Lindell" w:date="2020-08-13T09:22:00Z">
              <w:r w:rsidRPr="001C0CC4">
                <w:object w:dxaOrig="900" w:dyaOrig="380" w14:anchorId="26812C48">
                  <v:shape id="_x0000_i1030" type="#_x0000_t75" style="width:36pt;height:14.25pt" o:ole="">
                    <v:imagedata r:id="rId23" o:title=""/>
                  </v:shape>
                  <o:OLEObject Type="Embed" ProgID="Equation.3" ShapeID="_x0000_i1030" DrawAspect="Content" ObjectID="_1659432124" r:id="rId24"/>
                </w:object>
              </w:r>
            </w:ins>
            <w:ins w:id="951" w:author="Per Lindell" w:date="2020-08-13T09:22:00Z">
              <w:r w:rsidRPr="001C0CC4">
                <w:t>are the channel bandwidths configured in the aggressor (lower) and victim (higher) bands in MHz, respectively.</w:t>
              </w:r>
            </w:ins>
          </w:p>
          <w:p w14:paraId="3CC8A886" w14:textId="7930D902" w:rsidR="00AF21F2" w:rsidRPr="001C0CC4" w:rsidRDefault="00AF21F2" w:rsidP="00AF21F2">
            <w:pPr>
              <w:pStyle w:val="TAN"/>
              <w:rPr>
                <w:ins w:id="952" w:author="Per Lindell" w:date="2020-07-26T15:53:00Z"/>
              </w:rPr>
            </w:pPr>
            <w:ins w:id="953" w:author="Per Lindell" w:date="2020-08-13T09:22:00Z">
              <w:r w:rsidRPr="001C0CC4">
                <w:t xml:space="preserve">NOTE </w:t>
              </w:r>
              <w:r w:rsidRPr="001C0CC4">
                <w:rPr>
                  <w:rFonts w:hint="eastAsia"/>
                  <w:lang w:val="en-US" w:eastAsia="zh-CN"/>
                </w:rPr>
                <w:t>12</w:t>
              </w:r>
              <w:r w:rsidRPr="001C0CC4">
                <w:t>:</w:t>
              </w:r>
              <w:r w:rsidRPr="001C0CC4">
                <w:tab/>
                <w:t>For these bandwidths, the minimum requirements are restricted to operation when carrier is configured as a downlink carrier part of CA configuration</w:t>
              </w:r>
              <w:r w:rsidRPr="001C0CC4">
                <w:rPr>
                  <w:rFonts w:hint="eastAsia"/>
                  <w:lang w:val="en-US" w:eastAsia="zh-CN"/>
                </w:rPr>
                <w:t>.</w:t>
              </w:r>
            </w:ins>
          </w:p>
        </w:tc>
      </w:tr>
    </w:tbl>
    <w:p w14:paraId="0CDCF690" w14:textId="77777777" w:rsidR="007E4D89" w:rsidRPr="001C0CC4" w:rsidRDefault="007E4D89" w:rsidP="007E4D89">
      <w:pPr>
        <w:rPr>
          <w:ins w:id="954" w:author="Per Lindell" w:date="2020-07-26T15:53:00Z"/>
          <w:rFonts w:eastAsia="PMingLiU"/>
          <w:lang w:eastAsia="zh-TW"/>
        </w:rPr>
      </w:pPr>
    </w:p>
    <w:p w14:paraId="13EBB514" w14:textId="77777777" w:rsidR="007E4D89" w:rsidRPr="001C0CC4" w:rsidRDefault="007E4D89" w:rsidP="007E4D89">
      <w:pPr>
        <w:pStyle w:val="TH"/>
        <w:rPr>
          <w:ins w:id="955" w:author="Per Lindell" w:date="2020-07-26T15:53:00Z"/>
        </w:rPr>
      </w:pPr>
      <w:ins w:id="956" w:author="Per Lindell" w:date="2020-07-26T15:53:00Z">
        <w:r w:rsidRPr="001C0CC4">
          <w:t>Table 7.3A.</w:t>
        </w:r>
        <w:r w:rsidRPr="001C0CC4">
          <w:rPr>
            <w:rFonts w:eastAsia="SimSun" w:hint="eastAsia"/>
            <w:lang w:eastAsia="zh-CN"/>
          </w:rPr>
          <w:t>4</w:t>
        </w:r>
        <w:r w:rsidRPr="001C0CC4">
          <w:t>-2: Uplink configuration</w:t>
        </w:r>
        <w:r w:rsidRPr="001C0CC4">
          <w:rPr>
            <w:rFonts w:hint="eastAsia"/>
          </w:rPr>
          <w:t xml:space="preserve"> </w:t>
        </w:r>
        <w:r w:rsidRPr="001C0CC4">
          <w:t>for reference sensitivity exceptions due to UL harmonic interference for NR CA</w:t>
        </w:r>
        <w:r w:rsidRPr="001C0CC4">
          <w:rPr>
            <w:rFonts w:eastAsia="SimSun" w:hint="eastAsia"/>
            <w:lang w:eastAsia="zh-CN"/>
          </w:rPr>
          <w:t>,</w:t>
        </w:r>
        <w:r w:rsidRPr="001C0CC4">
          <w:t xml:space="preserve">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1"/>
        <w:gridCol w:w="731"/>
        <w:gridCol w:w="586"/>
        <w:gridCol w:w="642"/>
        <w:gridCol w:w="652"/>
        <w:gridCol w:w="653"/>
        <w:gridCol w:w="653"/>
        <w:gridCol w:w="653"/>
        <w:gridCol w:w="717"/>
        <w:gridCol w:w="717"/>
        <w:gridCol w:w="717"/>
        <w:gridCol w:w="717"/>
        <w:gridCol w:w="717"/>
        <w:gridCol w:w="743"/>
      </w:tblGrid>
      <w:tr w:rsidR="007E4D89" w14:paraId="77123C2B" w14:textId="77777777" w:rsidTr="00D7167C">
        <w:trPr>
          <w:trHeight w:val="285"/>
          <w:jc w:val="center"/>
          <w:ins w:id="957" w:author="Per Lindell" w:date="2020-07-26T15:53:00Z"/>
        </w:trPr>
        <w:tc>
          <w:tcPr>
            <w:tcW w:w="9629" w:type="dxa"/>
            <w:gridSpan w:val="14"/>
          </w:tcPr>
          <w:p w14:paraId="548E6DAC" w14:textId="77777777" w:rsidR="007E4D89" w:rsidRDefault="007E4D89" w:rsidP="00D7167C">
            <w:pPr>
              <w:pStyle w:val="TAH"/>
              <w:rPr>
                <w:ins w:id="958" w:author="Per Lindell" w:date="2020-07-26T15:53:00Z"/>
              </w:rPr>
            </w:pPr>
            <w:ins w:id="959" w:author="Per Lindell" w:date="2020-07-26T15:53:00Z">
              <w:r>
                <w:t>NR Band / Channel bandwidth of the high band</w:t>
              </w:r>
            </w:ins>
          </w:p>
        </w:tc>
      </w:tr>
      <w:tr w:rsidR="007E4D89" w14:paraId="22894185" w14:textId="77777777" w:rsidTr="00D7167C">
        <w:trPr>
          <w:trHeight w:val="285"/>
          <w:jc w:val="center"/>
          <w:ins w:id="960" w:author="Per Lindell" w:date="2020-07-26T15:53:00Z"/>
        </w:trPr>
        <w:tc>
          <w:tcPr>
            <w:tcW w:w="731" w:type="dxa"/>
          </w:tcPr>
          <w:p w14:paraId="119B31EA" w14:textId="77777777" w:rsidR="007E4D89" w:rsidRDefault="007E4D89" w:rsidP="00D7167C">
            <w:pPr>
              <w:pStyle w:val="TAH"/>
              <w:rPr>
                <w:ins w:id="961" w:author="Per Lindell" w:date="2020-07-26T15:53:00Z"/>
              </w:rPr>
            </w:pPr>
            <w:ins w:id="962" w:author="Per Lindell" w:date="2020-07-26T15:53:00Z">
              <w:r>
                <w:t>UL band</w:t>
              </w:r>
            </w:ins>
          </w:p>
        </w:tc>
        <w:tc>
          <w:tcPr>
            <w:tcW w:w="731" w:type="dxa"/>
          </w:tcPr>
          <w:p w14:paraId="09D68DE4" w14:textId="77777777" w:rsidR="007E4D89" w:rsidRDefault="007E4D89" w:rsidP="00D7167C">
            <w:pPr>
              <w:pStyle w:val="TAH"/>
              <w:rPr>
                <w:ins w:id="963" w:author="Per Lindell" w:date="2020-07-26T15:53:00Z"/>
              </w:rPr>
            </w:pPr>
            <w:ins w:id="964" w:author="Per Lindell" w:date="2020-07-26T15:53:00Z">
              <w:r>
                <w:t>DL band</w:t>
              </w:r>
            </w:ins>
          </w:p>
        </w:tc>
        <w:tc>
          <w:tcPr>
            <w:tcW w:w="586" w:type="dxa"/>
          </w:tcPr>
          <w:p w14:paraId="070E19EE" w14:textId="77777777" w:rsidR="007E4D89" w:rsidRDefault="007E4D89" w:rsidP="00D7167C">
            <w:pPr>
              <w:pStyle w:val="TAH"/>
              <w:rPr>
                <w:ins w:id="965" w:author="Per Lindell" w:date="2020-07-26T15:53:00Z"/>
              </w:rPr>
            </w:pPr>
            <w:ins w:id="966" w:author="Per Lindell" w:date="2020-07-26T15:53:00Z">
              <w:r>
                <w:t>5 MHz</w:t>
              </w:r>
            </w:ins>
          </w:p>
        </w:tc>
        <w:tc>
          <w:tcPr>
            <w:tcW w:w="642" w:type="dxa"/>
          </w:tcPr>
          <w:p w14:paraId="4305787B" w14:textId="77777777" w:rsidR="007E4D89" w:rsidRDefault="007E4D89" w:rsidP="00D7167C">
            <w:pPr>
              <w:pStyle w:val="TAH"/>
              <w:rPr>
                <w:ins w:id="967" w:author="Per Lindell" w:date="2020-07-26T15:53:00Z"/>
              </w:rPr>
            </w:pPr>
            <w:ins w:id="968" w:author="Per Lindell" w:date="2020-07-26T15:53:00Z">
              <w:r>
                <w:t>10 MHz</w:t>
              </w:r>
            </w:ins>
          </w:p>
        </w:tc>
        <w:tc>
          <w:tcPr>
            <w:tcW w:w="652" w:type="dxa"/>
          </w:tcPr>
          <w:p w14:paraId="43EBE94A" w14:textId="77777777" w:rsidR="007E4D89" w:rsidRDefault="007E4D89" w:rsidP="00D7167C">
            <w:pPr>
              <w:pStyle w:val="TAH"/>
              <w:rPr>
                <w:ins w:id="969" w:author="Per Lindell" w:date="2020-07-26T15:53:00Z"/>
              </w:rPr>
            </w:pPr>
            <w:ins w:id="970" w:author="Per Lindell" w:date="2020-07-26T15:53:00Z">
              <w:r>
                <w:t>15 MHz</w:t>
              </w:r>
            </w:ins>
          </w:p>
        </w:tc>
        <w:tc>
          <w:tcPr>
            <w:tcW w:w="653" w:type="dxa"/>
          </w:tcPr>
          <w:p w14:paraId="4C619738" w14:textId="77777777" w:rsidR="007E4D89" w:rsidRDefault="007E4D89" w:rsidP="00D7167C">
            <w:pPr>
              <w:pStyle w:val="TAH"/>
              <w:rPr>
                <w:ins w:id="971" w:author="Per Lindell" w:date="2020-07-26T15:53:00Z"/>
              </w:rPr>
            </w:pPr>
            <w:ins w:id="972" w:author="Per Lindell" w:date="2020-07-26T15:53:00Z">
              <w:r>
                <w:t>20 MHz</w:t>
              </w:r>
            </w:ins>
          </w:p>
        </w:tc>
        <w:tc>
          <w:tcPr>
            <w:tcW w:w="653" w:type="dxa"/>
          </w:tcPr>
          <w:p w14:paraId="56F3294B" w14:textId="77777777" w:rsidR="007E4D89" w:rsidRDefault="007E4D89" w:rsidP="00D7167C">
            <w:pPr>
              <w:pStyle w:val="TAH"/>
              <w:rPr>
                <w:ins w:id="973" w:author="Per Lindell" w:date="2020-07-26T15:53:00Z"/>
                <w:lang w:eastAsia="zh-CN"/>
              </w:rPr>
            </w:pPr>
            <w:ins w:id="974" w:author="Per Lindell" w:date="2020-07-26T15:53:00Z">
              <w:r>
                <w:rPr>
                  <w:rFonts w:hint="eastAsia"/>
                  <w:lang w:eastAsia="zh-CN"/>
                </w:rPr>
                <w:t>25 MHz</w:t>
              </w:r>
            </w:ins>
          </w:p>
        </w:tc>
        <w:tc>
          <w:tcPr>
            <w:tcW w:w="653" w:type="dxa"/>
          </w:tcPr>
          <w:p w14:paraId="4983F5F1" w14:textId="77777777" w:rsidR="007E4D89" w:rsidRDefault="007E4D89" w:rsidP="00D7167C">
            <w:pPr>
              <w:pStyle w:val="TAH"/>
              <w:rPr>
                <w:ins w:id="975" w:author="Per Lindell" w:date="2020-07-26T15:53:00Z"/>
              </w:rPr>
            </w:pPr>
            <w:ins w:id="976" w:author="Per Lindell" w:date="2020-07-26T15:53:00Z">
              <w:r>
                <w:t>30 MHz</w:t>
              </w:r>
            </w:ins>
          </w:p>
        </w:tc>
        <w:tc>
          <w:tcPr>
            <w:tcW w:w="717" w:type="dxa"/>
          </w:tcPr>
          <w:p w14:paraId="667EF444" w14:textId="77777777" w:rsidR="007E4D89" w:rsidRDefault="007E4D89" w:rsidP="00D7167C">
            <w:pPr>
              <w:pStyle w:val="TAH"/>
              <w:rPr>
                <w:ins w:id="977" w:author="Per Lindell" w:date="2020-07-26T15:53:00Z"/>
              </w:rPr>
            </w:pPr>
            <w:ins w:id="978" w:author="Per Lindell" w:date="2020-07-26T15:53:00Z">
              <w:r>
                <w:t>40 MHz</w:t>
              </w:r>
            </w:ins>
          </w:p>
        </w:tc>
        <w:tc>
          <w:tcPr>
            <w:tcW w:w="717" w:type="dxa"/>
          </w:tcPr>
          <w:p w14:paraId="2F6DCD1D" w14:textId="77777777" w:rsidR="007E4D89" w:rsidRDefault="007E4D89" w:rsidP="00D7167C">
            <w:pPr>
              <w:pStyle w:val="TAH"/>
              <w:rPr>
                <w:ins w:id="979" w:author="Per Lindell" w:date="2020-07-26T15:53:00Z"/>
              </w:rPr>
            </w:pPr>
            <w:ins w:id="980" w:author="Per Lindell" w:date="2020-07-26T15:53:00Z">
              <w:r>
                <w:t>50 MHz</w:t>
              </w:r>
            </w:ins>
          </w:p>
        </w:tc>
        <w:tc>
          <w:tcPr>
            <w:tcW w:w="717" w:type="dxa"/>
          </w:tcPr>
          <w:p w14:paraId="2262A768" w14:textId="77777777" w:rsidR="007E4D89" w:rsidRDefault="007E4D89" w:rsidP="00D7167C">
            <w:pPr>
              <w:pStyle w:val="TAH"/>
              <w:rPr>
                <w:ins w:id="981" w:author="Per Lindell" w:date="2020-07-26T15:53:00Z"/>
              </w:rPr>
            </w:pPr>
            <w:ins w:id="982" w:author="Per Lindell" w:date="2020-07-26T15:53:00Z">
              <w:r>
                <w:t>60 MHz</w:t>
              </w:r>
            </w:ins>
          </w:p>
        </w:tc>
        <w:tc>
          <w:tcPr>
            <w:tcW w:w="717" w:type="dxa"/>
          </w:tcPr>
          <w:p w14:paraId="3DBCFA67" w14:textId="77777777" w:rsidR="007E4D89" w:rsidRDefault="007E4D89" w:rsidP="00D7167C">
            <w:pPr>
              <w:pStyle w:val="TAH"/>
              <w:rPr>
                <w:ins w:id="983" w:author="Per Lindell" w:date="2020-07-26T15:53:00Z"/>
              </w:rPr>
            </w:pPr>
            <w:ins w:id="984" w:author="Per Lindell" w:date="2020-07-26T15:53:00Z">
              <w:r>
                <w:t>80 MHz</w:t>
              </w:r>
            </w:ins>
          </w:p>
        </w:tc>
        <w:tc>
          <w:tcPr>
            <w:tcW w:w="717" w:type="dxa"/>
          </w:tcPr>
          <w:p w14:paraId="15DF0F0C" w14:textId="77777777" w:rsidR="007E4D89" w:rsidRDefault="007E4D89" w:rsidP="00D7167C">
            <w:pPr>
              <w:pStyle w:val="TAH"/>
              <w:rPr>
                <w:ins w:id="985" w:author="Per Lindell" w:date="2020-07-26T15:53:00Z"/>
              </w:rPr>
            </w:pPr>
            <w:ins w:id="986" w:author="Per Lindell" w:date="2020-07-26T15:53:00Z">
              <w:r>
                <w:t>90 MHz</w:t>
              </w:r>
            </w:ins>
          </w:p>
        </w:tc>
        <w:tc>
          <w:tcPr>
            <w:tcW w:w="743" w:type="dxa"/>
          </w:tcPr>
          <w:p w14:paraId="2950F9BB" w14:textId="77777777" w:rsidR="007E4D89" w:rsidRDefault="007E4D89" w:rsidP="00D7167C">
            <w:pPr>
              <w:pStyle w:val="TAH"/>
              <w:rPr>
                <w:ins w:id="987" w:author="Per Lindell" w:date="2020-07-26T15:53:00Z"/>
              </w:rPr>
            </w:pPr>
            <w:ins w:id="988" w:author="Per Lindell" w:date="2020-07-26T15:53:00Z">
              <w:r>
                <w:t>100 MHz</w:t>
              </w:r>
            </w:ins>
          </w:p>
        </w:tc>
      </w:tr>
      <w:tr w:rsidR="007E4D89" w14:paraId="4F5359E6" w14:textId="77777777" w:rsidTr="00D7167C">
        <w:trPr>
          <w:trHeight w:val="285"/>
          <w:jc w:val="center"/>
          <w:ins w:id="989" w:author="Per Lindell" w:date="2020-07-26T15:53:00Z"/>
        </w:trPr>
        <w:tc>
          <w:tcPr>
            <w:tcW w:w="731" w:type="dxa"/>
            <w:vAlign w:val="center"/>
          </w:tcPr>
          <w:p w14:paraId="60DEAC47" w14:textId="736CB1DE" w:rsidR="007E4D89" w:rsidRDefault="007E4D89" w:rsidP="00D7167C">
            <w:pPr>
              <w:pStyle w:val="TAC"/>
              <w:rPr>
                <w:ins w:id="990" w:author="Per Lindell" w:date="2020-07-26T15:53:00Z"/>
                <w:lang w:val="en-US" w:eastAsia="zh-CN"/>
              </w:rPr>
            </w:pPr>
            <w:ins w:id="991" w:author="Per Lindell" w:date="2020-07-26T15:53:00Z">
              <w:r>
                <w:rPr>
                  <w:rFonts w:hint="eastAsia"/>
                  <w:lang w:val="en-US" w:eastAsia="zh-CN"/>
                </w:rPr>
                <w:t>n2</w:t>
              </w:r>
            </w:ins>
            <w:ins w:id="992" w:author="Per Lindell" w:date="2020-07-26T15:56:00Z">
              <w:r>
                <w:rPr>
                  <w:lang w:val="en-US" w:eastAsia="zh-CN"/>
                </w:rPr>
                <w:t>5</w:t>
              </w:r>
            </w:ins>
          </w:p>
        </w:tc>
        <w:tc>
          <w:tcPr>
            <w:tcW w:w="731" w:type="dxa"/>
            <w:vAlign w:val="center"/>
          </w:tcPr>
          <w:p w14:paraId="5984119C" w14:textId="77777777" w:rsidR="007E4D89" w:rsidRDefault="007E4D89" w:rsidP="00D7167C">
            <w:pPr>
              <w:pStyle w:val="TAC"/>
              <w:rPr>
                <w:ins w:id="993" w:author="Per Lindell" w:date="2020-07-26T15:53:00Z"/>
                <w:lang w:val="en-US" w:eastAsia="zh-CN"/>
              </w:rPr>
            </w:pPr>
            <w:ins w:id="994" w:author="Per Lindell" w:date="2020-07-26T15:53:00Z">
              <w:r>
                <w:rPr>
                  <w:rFonts w:hint="eastAsia"/>
                  <w:lang w:val="en-US" w:eastAsia="zh-CN"/>
                </w:rPr>
                <w:t>n48</w:t>
              </w:r>
            </w:ins>
          </w:p>
        </w:tc>
        <w:tc>
          <w:tcPr>
            <w:tcW w:w="586" w:type="dxa"/>
            <w:vAlign w:val="center"/>
          </w:tcPr>
          <w:p w14:paraId="3AA46424" w14:textId="77777777" w:rsidR="007E4D89" w:rsidRDefault="007E4D89" w:rsidP="00D7167C">
            <w:pPr>
              <w:pStyle w:val="TAC"/>
              <w:rPr>
                <w:ins w:id="995" w:author="Per Lindell" w:date="2020-07-26T15:53:00Z"/>
              </w:rPr>
            </w:pPr>
            <w:ins w:id="996" w:author="Per Lindell" w:date="2020-07-26T15:53:00Z">
              <w:r>
                <w:rPr>
                  <w:rFonts w:hint="eastAsia"/>
                  <w:lang w:val="en-US" w:eastAsia="zh-CN"/>
                </w:rPr>
                <w:t>25</w:t>
              </w:r>
            </w:ins>
          </w:p>
        </w:tc>
        <w:tc>
          <w:tcPr>
            <w:tcW w:w="642" w:type="dxa"/>
            <w:vAlign w:val="center"/>
          </w:tcPr>
          <w:p w14:paraId="4FA28415" w14:textId="77777777" w:rsidR="007E4D89" w:rsidRDefault="007E4D89" w:rsidP="00D7167C">
            <w:pPr>
              <w:pStyle w:val="TAC"/>
              <w:rPr>
                <w:ins w:id="997" w:author="Per Lindell" w:date="2020-07-26T15:53:00Z"/>
                <w:lang w:val="en-US" w:eastAsia="zh-CN"/>
              </w:rPr>
            </w:pPr>
            <w:ins w:id="998" w:author="Per Lindell" w:date="2020-07-26T15:53:00Z">
              <w:r>
                <w:rPr>
                  <w:rFonts w:hint="eastAsia"/>
                  <w:lang w:val="en-US" w:eastAsia="zh-CN"/>
                </w:rPr>
                <w:t>50</w:t>
              </w:r>
            </w:ins>
          </w:p>
        </w:tc>
        <w:tc>
          <w:tcPr>
            <w:tcW w:w="652" w:type="dxa"/>
            <w:vAlign w:val="center"/>
          </w:tcPr>
          <w:p w14:paraId="28B1ECA7" w14:textId="77777777" w:rsidR="007E4D89" w:rsidRDefault="007E4D89" w:rsidP="00D7167C">
            <w:pPr>
              <w:pStyle w:val="TAC"/>
              <w:rPr>
                <w:ins w:id="999" w:author="Per Lindell" w:date="2020-07-26T15:53:00Z"/>
                <w:lang w:val="en-US" w:eastAsia="zh-CN"/>
              </w:rPr>
            </w:pPr>
            <w:ins w:id="1000" w:author="Per Lindell" w:date="2020-07-26T15:53:00Z">
              <w:r>
                <w:rPr>
                  <w:rFonts w:hint="eastAsia"/>
                  <w:lang w:val="en-US" w:eastAsia="zh-CN"/>
                </w:rPr>
                <w:t>50</w:t>
              </w:r>
            </w:ins>
          </w:p>
        </w:tc>
        <w:tc>
          <w:tcPr>
            <w:tcW w:w="653" w:type="dxa"/>
            <w:vAlign w:val="center"/>
          </w:tcPr>
          <w:p w14:paraId="4CD08009" w14:textId="77777777" w:rsidR="007E4D89" w:rsidRDefault="007E4D89" w:rsidP="00D7167C">
            <w:pPr>
              <w:pStyle w:val="TAC"/>
              <w:rPr>
                <w:ins w:id="1001" w:author="Per Lindell" w:date="2020-07-26T15:53:00Z"/>
                <w:lang w:val="en-US" w:eastAsia="zh-CN"/>
              </w:rPr>
            </w:pPr>
            <w:ins w:id="1002" w:author="Per Lindell" w:date="2020-07-26T15:53:00Z">
              <w:r>
                <w:rPr>
                  <w:rFonts w:hint="eastAsia"/>
                  <w:lang w:val="en-US" w:eastAsia="zh-CN"/>
                </w:rPr>
                <w:t>50</w:t>
              </w:r>
            </w:ins>
          </w:p>
        </w:tc>
        <w:tc>
          <w:tcPr>
            <w:tcW w:w="653" w:type="dxa"/>
            <w:vAlign w:val="center"/>
          </w:tcPr>
          <w:p w14:paraId="75CCAA0A" w14:textId="77777777" w:rsidR="007E4D89" w:rsidRDefault="007E4D89" w:rsidP="00D7167C">
            <w:pPr>
              <w:pStyle w:val="TAC"/>
              <w:rPr>
                <w:ins w:id="1003" w:author="Per Lindell" w:date="2020-07-26T15:53:00Z"/>
              </w:rPr>
            </w:pPr>
          </w:p>
        </w:tc>
        <w:tc>
          <w:tcPr>
            <w:tcW w:w="653" w:type="dxa"/>
            <w:vAlign w:val="center"/>
          </w:tcPr>
          <w:p w14:paraId="47A43A7E" w14:textId="77777777" w:rsidR="007E4D89" w:rsidRDefault="007E4D89" w:rsidP="00D7167C">
            <w:pPr>
              <w:pStyle w:val="TAC"/>
              <w:rPr>
                <w:ins w:id="1004" w:author="Per Lindell" w:date="2020-07-26T15:53:00Z"/>
              </w:rPr>
            </w:pPr>
          </w:p>
        </w:tc>
        <w:tc>
          <w:tcPr>
            <w:tcW w:w="717" w:type="dxa"/>
            <w:vAlign w:val="center"/>
          </w:tcPr>
          <w:p w14:paraId="0264CD2B" w14:textId="77777777" w:rsidR="007E4D89" w:rsidRDefault="007E4D89" w:rsidP="00D7167C">
            <w:pPr>
              <w:pStyle w:val="TAC"/>
              <w:rPr>
                <w:ins w:id="1005" w:author="Per Lindell" w:date="2020-07-26T15:53:00Z"/>
                <w:lang w:val="en-US" w:eastAsia="zh-CN"/>
              </w:rPr>
            </w:pPr>
            <w:ins w:id="1006" w:author="Per Lindell" w:date="2020-07-26T15:53:00Z">
              <w:r>
                <w:rPr>
                  <w:rFonts w:hint="eastAsia"/>
                  <w:lang w:val="en-US" w:eastAsia="zh-CN"/>
                </w:rPr>
                <w:t>50</w:t>
              </w:r>
            </w:ins>
          </w:p>
        </w:tc>
        <w:tc>
          <w:tcPr>
            <w:tcW w:w="717" w:type="dxa"/>
            <w:vAlign w:val="center"/>
          </w:tcPr>
          <w:p w14:paraId="701F927B" w14:textId="77777777" w:rsidR="007E4D89" w:rsidRDefault="007E4D89" w:rsidP="00D7167C">
            <w:pPr>
              <w:pStyle w:val="TAC"/>
              <w:rPr>
                <w:ins w:id="1007" w:author="Per Lindell" w:date="2020-07-26T15:53:00Z"/>
                <w:lang w:val="en-US" w:eastAsia="zh-CN"/>
              </w:rPr>
            </w:pPr>
            <w:ins w:id="1008" w:author="Per Lindell" w:date="2020-07-26T15:53:00Z">
              <w:r>
                <w:rPr>
                  <w:rFonts w:hint="eastAsia"/>
                  <w:lang w:val="en-US" w:eastAsia="zh-CN"/>
                </w:rPr>
                <w:t>50</w:t>
              </w:r>
            </w:ins>
          </w:p>
        </w:tc>
        <w:tc>
          <w:tcPr>
            <w:tcW w:w="717" w:type="dxa"/>
            <w:vAlign w:val="center"/>
          </w:tcPr>
          <w:p w14:paraId="06436ACE" w14:textId="77777777" w:rsidR="007E4D89" w:rsidRDefault="007E4D89" w:rsidP="00D7167C">
            <w:pPr>
              <w:pStyle w:val="TAC"/>
              <w:rPr>
                <w:ins w:id="1009" w:author="Per Lindell" w:date="2020-07-26T15:53:00Z"/>
                <w:lang w:val="en-US" w:eastAsia="zh-CN"/>
              </w:rPr>
            </w:pPr>
            <w:ins w:id="1010" w:author="Per Lindell" w:date="2020-07-26T15:53:00Z">
              <w:r>
                <w:rPr>
                  <w:rFonts w:hint="eastAsia"/>
                  <w:lang w:val="en-US" w:eastAsia="zh-CN"/>
                </w:rPr>
                <w:t>50</w:t>
              </w:r>
            </w:ins>
          </w:p>
        </w:tc>
        <w:tc>
          <w:tcPr>
            <w:tcW w:w="717" w:type="dxa"/>
            <w:vAlign w:val="center"/>
          </w:tcPr>
          <w:p w14:paraId="63651D73" w14:textId="77777777" w:rsidR="007E4D89" w:rsidRDefault="007E4D89" w:rsidP="00D7167C">
            <w:pPr>
              <w:pStyle w:val="TAC"/>
              <w:rPr>
                <w:ins w:id="1011" w:author="Per Lindell" w:date="2020-07-26T15:53:00Z"/>
                <w:lang w:val="en-US" w:eastAsia="zh-CN"/>
              </w:rPr>
            </w:pPr>
            <w:ins w:id="1012" w:author="Per Lindell" w:date="2020-07-26T15:53:00Z">
              <w:r>
                <w:rPr>
                  <w:rFonts w:hint="eastAsia"/>
                  <w:lang w:val="en-US" w:eastAsia="zh-CN"/>
                </w:rPr>
                <w:t>50</w:t>
              </w:r>
            </w:ins>
          </w:p>
        </w:tc>
        <w:tc>
          <w:tcPr>
            <w:tcW w:w="717" w:type="dxa"/>
            <w:vAlign w:val="center"/>
          </w:tcPr>
          <w:p w14:paraId="3927C2F5" w14:textId="77777777" w:rsidR="007E4D89" w:rsidRDefault="007E4D89" w:rsidP="00D7167C">
            <w:pPr>
              <w:pStyle w:val="TAC"/>
              <w:rPr>
                <w:ins w:id="1013" w:author="Per Lindell" w:date="2020-07-26T15:53:00Z"/>
                <w:lang w:val="en-US" w:eastAsia="zh-CN"/>
              </w:rPr>
            </w:pPr>
            <w:ins w:id="1014" w:author="Per Lindell" w:date="2020-07-26T15:53:00Z">
              <w:r>
                <w:rPr>
                  <w:rFonts w:hint="eastAsia"/>
                  <w:lang w:val="en-US" w:eastAsia="zh-CN"/>
                </w:rPr>
                <w:t>50</w:t>
              </w:r>
            </w:ins>
          </w:p>
        </w:tc>
        <w:tc>
          <w:tcPr>
            <w:tcW w:w="743" w:type="dxa"/>
            <w:vAlign w:val="center"/>
          </w:tcPr>
          <w:p w14:paraId="456F0659" w14:textId="77777777" w:rsidR="007E4D89" w:rsidRDefault="007E4D89" w:rsidP="00D7167C">
            <w:pPr>
              <w:pStyle w:val="TAC"/>
              <w:rPr>
                <w:ins w:id="1015" w:author="Per Lindell" w:date="2020-07-26T15:53:00Z"/>
                <w:lang w:val="en-US" w:eastAsia="zh-CN"/>
              </w:rPr>
            </w:pPr>
            <w:ins w:id="1016" w:author="Per Lindell" w:date="2020-07-26T15:53:00Z">
              <w:r>
                <w:rPr>
                  <w:rFonts w:hint="eastAsia"/>
                  <w:lang w:val="en-US" w:eastAsia="zh-CN"/>
                </w:rPr>
                <w:t>50</w:t>
              </w:r>
            </w:ins>
          </w:p>
        </w:tc>
      </w:tr>
    </w:tbl>
    <w:p w14:paraId="0002041D" w14:textId="31DACD04" w:rsidR="007935F0" w:rsidRPr="00BC7A66" w:rsidRDefault="007935F0" w:rsidP="007935F0">
      <w:pPr>
        <w:pStyle w:val="Heading4"/>
        <w:tabs>
          <w:tab w:val="left" w:pos="0"/>
          <w:tab w:val="left" w:pos="420"/>
          <w:tab w:val="left" w:pos="864"/>
        </w:tabs>
        <w:ind w:left="0" w:firstLine="0"/>
        <w:rPr>
          <w:ins w:id="1017" w:author="Per Lindell" w:date="2019-12-04T08:24:00Z"/>
          <w:rFonts w:eastAsia="SimSun"/>
          <w:lang w:eastAsia="zh-CN"/>
        </w:rPr>
      </w:pPr>
      <w:ins w:id="1018" w:author="Per Lindell" w:date="2019-12-04T08:24:00Z">
        <w:r w:rsidRPr="00BC7A66">
          <w:rPr>
            <w:lang w:eastAsia="zh-CN"/>
          </w:rPr>
          <w:t>6.x.1.</w:t>
        </w:r>
      </w:ins>
      <w:ins w:id="1019" w:author="Per Lindell" w:date="2020-08-12T22:06:00Z">
        <w:r>
          <w:rPr>
            <w:lang w:eastAsia="zh-CN"/>
          </w:rPr>
          <w:t>6</w:t>
        </w:r>
      </w:ins>
      <w:ins w:id="1020" w:author="Per Lindell" w:date="2019-12-04T08:24:00Z">
        <w:r w:rsidRPr="007935F0">
          <w:rPr>
            <w:lang w:eastAsia="zh-CN"/>
          </w:rPr>
          <w:t xml:space="preserve"> </w:t>
        </w:r>
        <w:r w:rsidRPr="007935F0">
          <w:rPr>
            <w:lang w:eastAsia="zh-CN"/>
          </w:rPr>
          <w:tab/>
        </w:r>
        <w:r w:rsidRPr="007935F0">
          <w:rPr>
            <w:lang w:eastAsia="zh-CN"/>
          </w:rPr>
          <w:tab/>
        </w:r>
      </w:ins>
      <w:ins w:id="1021" w:author="Per Lindell" w:date="2020-08-12T22:06:00Z">
        <w:r w:rsidRPr="007935F0">
          <w:rPr>
            <w:lang w:eastAsia="zh-CN"/>
          </w:rPr>
          <w:t>OOB blocking exception requirements</w:t>
        </w:r>
      </w:ins>
    </w:p>
    <w:p w14:paraId="531CE22A" w14:textId="7866B985" w:rsidR="002B7676" w:rsidRDefault="002B7676" w:rsidP="002B7676">
      <w:pPr>
        <w:pStyle w:val="NoSpacing"/>
        <w:rPr>
          <w:ins w:id="1022" w:author="Per Lindell" w:date="2020-08-12T22:15:00Z"/>
        </w:rPr>
      </w:pPr>
      <w:ins w:id="1023" w:author="Per Lindell" w:date="2020-08-12T22:15:00Z">
        <w:r>
          <w:t>No need to specify OOB exception requirement for CA_n25-n48 since it belongs to H-H configuration-</w:t>
        </w:r>
      </w:ins>
    </w:p>
    <w:p w14:paraId="420BB9C4" w14:textId="77777777" w:rsidR="002B7676" w:rsidRPr="001705AE" w:rsidRDefault="002B7676" w:rsidP="002B7676">
      <w:pPr>
        <w:pStyle w:val="TH"/>
        <w:rPr>
          <w:ins w:id="1024" w:author="Per Lindell" w:date="2020-08-12T22:10:00Z"/>
          <w:rFonts w:cs="Arial"/>
          <w:b w:val="0"/>
          <w:bCs/>
          <w:lang w:val="en-US"/>
        </w:rPr>
      </w:pPr>
      <w:ins w:id="1025" w:author="Per Lindell" w:date="2020-08-12T22:10:00Z">
        <w:r w:rsidRPr="001705AE">
          <w:rPr>
            <w:rFonts w:cs="Arial"/>
            <w:b w:val="0"/>
            <w:bCs/>
            <w:lang w:val="en-US"/>
          </w:rPr>
          <w:t>Table 6.x.1.6-1: CA band combination with exceptions allowed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0"/>
      </w:tblGrid>
      <w:tr w:rsidR="002B7676" w14:paraId="4714B422" w14:textId="77777777" w:rsidTr="00BD6A16">
        <w:trPr>
          <w:trHeight w:val="225"/>
          <w:jc w:val="center"/>
          <w:ins w:id="1026" w:author="Per Lindell" w:date="2020-08-12T22:10:00Z"/>
        </w:trPr>
        <w:tc>
          <w:tcPr>
            <w:tcW w:w="2970" w:type="dxa"/>
            <w:tcBorders>
              <w:top w:val="single" w:sz="4" w:space="0" w:color="auto"/>
              <w:left w:val="single" w:sz="4" w:space="0" w:color="auto"/>
              <w:bottom w:val="single" w:sz="4" w:space="0" w:color="auto"/>
              <w:right w:val="single" w:sz="4" w:space="0" w:color="auto"/>
            </w:tcBorders>
            <w:vAlign w:val="center"/>
          </w:tcPr>
          <w:p w14:paraId="56E26A4B" w14:textId="77777777" w:rsidR="002B7676" w:rsidRDefault="002B7676" w:rsidP="00BD6A16">
            <w:pPr>
              <w:pStyle w:val="TAH"/>
              <w:rPr>
                <w:ins w:id="1027" w:author="Per Lindell" w:date="2020-08-12T22:10:00Z"/>
                <w:rFonts w:cs="Arial"/>
                <w:lang w:eastAsia="zh-CN"/>
              </w:rPr>
            </w:pPr>
            <w:ins w:id="1028" w:author="Per Lindell" w:date="2020-08-12T22:10:00Z">
              <w:r>
                <w:rPr>
                  <w:rFonts w:cs="Arial"/>
                </w:rPr>
                <w:t>CA band combination</w:t>
              </w:r>
            </w:ins>
          </w:p>
        </w:tc>
      </w:tr>
      <w:tr w:rsidR="002B7676" w14:paraId="00BB4FAE" w14:textId="77777777" w:rsidTr="00BD6A16">
        <w:trPr>
          <w:trHeight w:val="225"/>
          <w:jc w:val="center"/>
          <w:ins w:id="1029" w:author="Per Lindell" w:date="2020-08-12T22:10:00Z"/>
        </w:trPr>
        <w:tc>
          <w:tcPr>
            <w:tcW w:w="2970" w:type="dxa"/>
            <w:tcBorders>
              <w:top w:val="single" w:sz="4" w:space="0" w:color="auto"/>
              <w:left w:val="single" w:sz="4" w:space="0" w:color="auto"/>
              <w:bottom w:val="single" w:sz="4" w:space="0" w:color="auto"/>
              <w:right w:val="single" w:sz="4" w:space="0" w:color="auto"/>
            </w:tcBorders>
          </w:tcPr>
          <w:p w14:paraId="004F63FB" w14:textId="71BCD843" w:rsidR="002B7676" w:rsidRDefault="002B7676" w:rsidP="00BD6A16">
            <w:pPr>
              <w:pStyle w:val="TAC"/>
              <w:rPr>
                <w:ins w:id="1030" w:author="Per Lindell" w:date="2020-08-12T22:10:00Z"/>
                <w:rFonts w:cs="Arial"/>
                <w:lang w:eastAsia="zh-CN"/>
              </w:rPr>
            </w:pPr>
            <w:ins w:id="1031" w:author="Per Lindell" w:date="2020-08-12T22:17:00Z">
              <w:r>
                <w:rPr>
                  <w:rFonts w:cs="Arial"/>
                  <w:lang w:eastAsia="zh-CN"/>
                </w:rPr>
                <w:t>No exceptions</w:t>
              </w:r>
            </w:ins>
          </w:p>
        </w:tc>
      </w:tr>
      <w:tr w:rsidR="002B7676" w14:paraId="084CE63E" w14:textId="77777777" w:rsidTr="00BD6A16">
        <w:trPr>
          <w:trHeight w:val="225"/>
          <w:jc w:val="center"/>
          <w:ins w:id="1032" w:author="Per Lindell" w:date="2020-08-12T22:10:00Z"/>
        </w:trPr>
        <w:tc>
          <w:tcPr>
            <w:tcW w:w="2970" w:type="dxa"/>
            <w:tcBorders>
              <w:top w:val="single" w:sz="4" w:space="0" w:color="auto"/>
              <w:left w:val="single" w:sz="4" w:space="0" w:color="auto"/>
              <w:bottom w:val="single" w:sz="4" w:space="0" w:color="auto"/>
              <w:right w:val="single" w:sz="4" w:space="0" w:color="auto"/>
            </w:tcBorders>
          </w:tcPr>
          <w:p w14:paraId="2CEC823B" w14:textId="77777777" w:rsidR="002B7676" w:rsidRDefault="002B7676" w:rsidP="00BD6A16">
            <w:pPr>
              <w:pStyle w:val="TAC"/>
              <w:rPr>
                <w:ins w:id="1033" w:author="Per Lindell" w:date="2020-08-12T22:10:00Z"/>
                <w:rFonts w:cs="Arial"/>
              </w:rPr>
            </w:pPr>
          </w:p>
        </w:tc>
      </w:tr>
      <w:tr w:rsidR="002B7676" w14:paraId="1BC41877" w14:textId="77777777" w:rsidTr="00BD6A16">
        <w:trPr>
          <w:trHeight w:val="225"/>
          <w:jc w:val="center"/>
          <w:ins w:id="1034" w:author="Per Lindell" w:date="2020-08-12T22:10:00Z"/>
        </w:trPr>
        <w:tc>
          <w:tcPr>
            <w:tcW w:w="2970" w:type="dxa"/>
            <w:tcBorders>
              <w:top w:val="single" w:sz="4" w:space="0" w:color="auto"/>
              <w:left w:val="single" w:sz="4" w:space="0" w:color="auto"/>
              <w:bottom w:val="single" w:sz="4" w:space="0" w:color="auto"/>
              <w:right w:val="single" w:sz="4" w:space="0" w:color="auto"/>
            </w:tcBorders>
          </w:tcPr>
          <w:p w14:paraId="0929984B" w14:textId="77777777" w:rsidR="002B7676" w:rsidRDefault="002B7676" w:rsidP="00BD6A16">
            <w:pPr>
              <w:pStyle w:val="TAC"/>
              <w:rPr>
                <w:ins w:id="1035" w:author="Per Lindell" w:date="2020-08-12T22:10:00Z"/>
                <w:rFonts w:cs="Arial"/>
              </w:rPr>
            </w:pPr>
          </w:p>
        </w:tc>
      </w:tr>
    </w:tbl>
    <w:p w14:paraId="72D3CF81" w14:textId="3466A7F6" w:rsidR="007E4D89" w:rsidRPr="007D35A8" w:rsidRDefault="007E4D89" w:rsidP="007E4D89">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2552E990" w14:textId="2CF274E2" w:rsidR="00F36C0E" w:rsidRPr="00065C3D" w:rsidRDefault="007E4D89" w:rsidP="007E4D89">
      <w:r w:rsidRPr="005871D5">
        <w:rPr>
          <w:rFonts w:hint="eastAsia"/>
        </w:rPr>
        <w:t>[1</w:t>
      </w:r>
      <w:r w:rsidRPr="00E25DD0">
        <w:rPr>
          <w:rFonts w:hint="eastAsia"/>
        </w:rPr>
        <w:t>]</w:t>
      </w:r>
      <w:r w:rsidRPr="005871D5">
        <w:t xml:space="preserve"> </w:t>
      </w:r>
      <w:r>
        <w:tab/>
      </w:r>
      <w:r>
        <w:tab/>
      </w:r>
      <w:r w:rsidRPr="003C1F5F">
        <w:t>RP-</w:t>
      </w:r>
      <w:r>
        <w:t>200672</w:t>
      </w:r>
      <w:r w:rsidRPr="005871D5">
        <w:t>, “</w:t>
      </w:r>
      <w:r w:rsidRPr="00A14893">
        <w:rPr>
          <w:rFonts w:hint="eastAsia"/>
        </w:rPr>
        <w:t xml:space="preserve">New </w:t>
      </w:r>
      <w:r w:rsidRPr="00A14893">
        <w:t>WID on NR Inter-band Carrier Aggregation/Dual Connectivity for 2 bands DL with x bands UL (x=1,2)</w:t>
      </w:r>
      <w:r w:rsidRPr="00E25DD0">
        <w:t>”</w:t>
      </w:r>
      <w:r w:rsidRPr="00E25DD0">
        <w:rPr>
          <w:rFonts w:hint="eastAsia"/>
        </w:rPr>
        <w:t xml:space="preserve">, </w:t>
      </w:r>
      <w:r>
        <w:t>ZTE</w:t>
      </w:r>
      <w:bookmarkEnd w:id="804"/>
      <w:bookmarkEnd w:id="6"/>
      <w:bookmarkEnd w:id="7"/>
      <w:bookmarkEnd w:id="8"/>
      <w:bookmarkEnd w:id="9"/>
      <w:bookmarkEnd w:id="10"/>
      <w:bookmarkEnd w:id="0"/>
      <w:bookmarkEnd w:id="1"/>
      <w:bookmarkEnd w:id="2"/>
      <w:bookmarkEnd w:id="3"/>
      <w:bookmarkEnd w:id="4"/>
    </w:p>
    <w:sectPr w:rsidR="00F36C0E" w:rsidRPr="00065C3D" w:rsidSect="006B1ED8">
      <w:footerReference w:type="default" r:id="rId25"/>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B0819E" w14:textId="77777777" w:rsidR="00D7167C" w:rsidRDefault="00D7167C">
      <w:r>
        <w:separator/>
      </w:r>
    </w:p>
  </w:endnote>
  <w:endnote w:type="continuationSeparator" w:id="0">
    <w:p w14:paraId="28C21D2D" w14:textId="77777777" w:rsidR="00D7167C" w:rsidRDefault="00D716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D7167C" w:rsidRDefault="00D7167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17BA5D" w14:textId="77777777" w:rsidR="00D7167C" w:rsidRDefault="00D7167C">
      <w:r>
        <w:separator/>
      </w:r>
    </w:p>
  </w:footnote>
  <w:footnote w:type="continuationSeparator" w:id="0">
    <w:p w14:paraId="67C61C08" w14:textId="77777777" w:rsidR="00D7167C" w:rsidRDefault="00D716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16"/>
  </w:num>
  <w:num w:numId="3">
    <w:abstractNumId w:val="3"/>
  </w:num>
  <w:num w:numId="4">
    <w:abstractNumId w:val="2"/>
  </w:num>
  <w:num w:numId="5">
    <w:abstractNumId w:val="12"/>
  </w:num>
  <w:num w:numId="6">
    <w:abstractNumId w:val="10"/>
  </w:num>
  <w:num w:numId="7">
    <w:abstractNumId w:val="11"/>
  </w:num>
  <w:num w:numId="8">
    <w:abstractNumId w:val="4"/>
  </w:num>
  <w:num w:numId="9">
    <w:abstractNumId w:val="9"/>
  </w:num>
  <w:num w:numId="10">
    <w:abstractNumId w:val="17"/>
  </w:num>
  <w:num w:numId="11">
    <w:abstractNumId w:val="13"/>
  </w:num>
  <w:num w:numId="12">
    <w:abstractNumId w:val="14"/>
  </w:num>
  <w:num w:numId="13">
    <w:abstractNumId w:val="1"/>
  </w:num>
  <w:num w:numId="14">
    <w:abstractNumId w:val="5"/>
  </w:num>
  <w:num w:numId="15">
    <w:abstractNumId w:val="15"/>
  </w:num>
  <w:num w:numId="16">
    <w:abstractNumId w:val="6"/>
  </w:num>
  <w:num w:numId="17">
    <w:abstractNumId w:val="7"/>
  </w:num>
  <w:num w:numId="18">
    <w:abstractNumId w:val="0"/>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76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1EB2"/>
    <w:rsid w:val="00012553"/>
    <w:rsid w:val="00012AE5"/>
    <w:rsid w:val="00014D09"/>
    <w:rsid w:val="000215CB"/>
    <w:rsid w:val="00022C3B"/>
    <w:rsid w:val="000247B7"/>
    <w:rsid w:val="00031C1D"/>
    <w:rsid w:val="00032B42"/>
    <w:rsid w:val="00042A6D"/>
    <w:rsid w:val="00042C26"/>
    <w:rsid w:val="00044777"/>
    <w:rsid w:val="000452A5"/>
    <w:rsid w:val="00045C73"/>
    <w:rsid w:val="00050976"/>
    <w:rsid w:val="00063F8D"/>
    <w:rsid w:val="0006412A"/>
    <w:rsid w:val="00065364"/>
    <w:rsid w:val="00065C3D"/>
    <w:rsid w:val="0006670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2523"/>
    <w:rsid w:val="000C69E7"/>
    <w:rsid w:val="000D2780"/>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A6AD8"/>
    <w:rsid w:val="001B195A"/>
    <w:rsid w:val="001B395A"/>
    <w:rsid w:val="001C0E61"/>
    <w:rsid w:val="001C5C7E"/>
    <w:rsid w:val="001D15E7"/>
    <w:rsid w:val="001D1836"/>
    <w:rsid w:val="001D27A5"/>
    <w:rsid w:val="001D3132"/>
    <w:rsid w:val="001D33AC"/>
    <w:rsid w:val="001D4A61"/>
    <w:rsid w:val="001E365F"/>
    <w:rsid w:val="001E6CB1"/>
    <w:rsid w:val="001E73B6"/>
    <w:rsid w:val="001F239F"/>
    <w:rsid w:val="001F28B0"/>
    <w:rsid w:val="001F7248"/>
    <w:rsid w:val="00200546"/>
    <w:rsid w:val="00203346"/>
    <w:rsid w:val="00204749"/>
    <w:rsid w:val="0020736B"/>
    <w:rsid w:val="002107C5"/>
    <w:rsid w:val="00210BDF"/>
    <w:rsid w:val="00214FBD"/>
    <w:rsid w:val="00221528"/>
    <w:rsid w:val="00221C98"/>
    <w:rsid w:val="002255F2"/>
    <w:rsid w:val="002259EF"/>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B7676"/>
    <w:rsid w:val="002C0EA7"/>
    <w:rsid w:val="002C1951"/>
    <w:rsid w:val="002C5241"/>
    <w:rsid w:val="002C5276"/>
    <w:rsid w:val="002C5CC9"/>
    <w:rsid w:val="002C668A"/>
    <w:rsid w:val="002C68B0"/>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68A9"/>
    <w:rsid w:val="0031095D"/>
    <w:rsid w:val="00310B83"/>
    <w:rsid w:val="00312266"/>
    <w:rsid w:val="00312AD1"/>
    <w:rsid w:val="00314C44"/>
    <w:rsid w:val="00317E4F"/>
    <w:rsid w:val="003211BF"/>
    <w:rsid w:val="00323D95"/>
    <w:rsid w:val="00327F75"/>
    <w:rsid w:val="00331FA1"/>
    <w:rsid w:val="003335EE"/>
    <w:rsid w:val="00334233"/>
    <w:rsid w:val="003347AA"/>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66EC7"/>
    <w:rsid w:val="00373796"/>
    <w:rsid w:val="0037768C"/>
    <w:rsid w:val="0038515D"/>
    <w:rsid w:val="003858D2"/>
    <w:rsid w:val="00387054"/>
    <w:rsid w:val="00387CF6"/>
    <w:rsid w:val="003940C5"/>
    <w:rsid w:val="003949D0"/>
    <w:rsid w:val="00397E82"/>
    <w:rsid w:val="003A3336"/>
    <w:rsid w:val="003A4743"/>
    <w:rsid w:val="003B1282"/>
    <w:rsid w:val="003B129C"/>
    <w:rsid w:val="003B1820"/>
    <w:rsid w:val="003B406C"/>
    <w:rsid w:val="003B6206"/>
    <w:rsid w:val="003B63E7"/>
    <w:rsid w:val="003B73E7"/>
    <w:rsid w:val="003C1F5F"/>
    <w:rsid w:val="003C346D"/>
    <w:rsid w:val="003C3945"/>
    <w:rsid w:val="003C4319"/>
    <w:rsid w:val="003C6993"/>
    <w:rsid w:val="003D05CB"/>
    <w:rsid w:val="003D3A8B"/>
    <w:rsid w:val="003D5017"/>
    <w:rsid w:val="003D6187"/>
    <w:rsid w:val="003E08C5"/>
    <w:rsid w:val="003E16CC"/>
    <w:rsid w:val="003E533B"/>
    <w:rsid w:val="003E6C3F"/>
    <w:rsid w:val="003E7286"/>
    <w:rsid w:val="003F5860"/>
    <w:rsid w:val="003F637F"/>
    <w:rsid w:val="003F6A95"/>
    <w:rsid w:val="00405196"/>
    <w:rsid w:val="0041648B"/>
    <w:rsid w:val="0041690F"/>
    <w:rsid w:val="00421722"/>
    <w:rsid w:val="00423362"/>
    <w:rsid w:val="00435CA9"/>
    <w:rsid w:val="004369D4"/>
    <w:rsid w:val="00440517"/>
    <w:rsid w:val="0044166E"/>
    <w:rsid w:val="00442D16"/>
    <w:rsid w:val="00445B1C"/>
    <w:rsid w:val="0044605A"/>
    <w:rsid w:val="00450C9B"/>
    <w:rsid w:val="0045258C"/>
    <w:rsid w:val="00455057"/>
    <w:rsid w:val="0045579E"/>
    <w:rsid w:val="0046387B"/>
    <w:rsid w:val="00464913"/>
    <w:rsid w:val="00470463"/>
    <w:rsid w:val="00471DB8"/>
    <w:rsid w:val="00472023"/>
    <w:rsid w:val="004734D8"/>
    <w:rsid w:val="00477096"/>
    <w:rsid w:val="0047759F"/>
    <w:rsid w:val="0048072B"/>
    <w:rsid w:val="00480DD2"/>
    <w:rsid w:val="00480FF8"/>
    <w:rsid w:val="00481427"/>
    <w:rsid w:val="004820D5"/>
    <w:rsid w:val="00483AA1"/>
    <w:rsid w:val="00484A3C"/>
    <w:rsid w:val="00485DB0"/>
    <w:rsid w:val="00485FE1"/>
    <w:rsid w:val="00492B55"/>
    <w:rsid w:val="00492FF4"/>
    <w:rsid w:val="00495514"/>
    <w:rsid w:val="00496DC0"/>
    <w:rsid w:val="004A185D"/>
    <w:rsid w:val="004A66D5"/>
    <w:rsid w:val="004A76EA"/>
    <w:rsid w:val="004A774F"/>
    <w:rsid w:val="004A7788"/>
    <w:rsid w:val="004B70B4"/>
    <w:rsid w:val="004C320D"/>
    <w:rsid w:val="004C4662"/>
    <w:rsid w:val="004C5276"/>
    <w:rsid w:val="004C566E"/>
    <w:rsid w:val="004C65C9"/>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EB3"/>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5599"/>
    <w:rsid w:val="00555DC6"/>
    <w:rsid w:val="00563C44"/>
    <w:rsid w:val="005650D0"/>
    <w:rsid w:val="00566158"/>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5F86"/>
    <w:rsid w:val="005B62B0"/>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5271"/>
    <w:rsid w:val="00610E23"/>
    <w:rsid w:val="0061133F"/>
    <w:rsid w:val="006113C6"/>
    <w:rsid w:val="00611ACE"/>
    <w:rsid w:val="00617150"/>
    <w:rsid w:val="006213B7"/>
    <w:rsid w:val="00622174"/>
    <w:rsid w:val="00623666"/>
    <w:rsid w:val="00623883"/>
    <w:rsid w:val="006253BE"/>
    <w:rsid w:val="00630472"/>
    <w:rsid w:val="00633367"/>
    <w:rsid w:val="00635A04"/>
    <w:rsid w:val="006362A6"/>
    <w:rsid w:val="0064093D"/>
    <w:rsid w:val="006448E2"/>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B1ED8"/>
    <w:rsid w:val="006B227A"/>
    <w:rsid w:val="006B3E46"/>
    <w:rsid w:val="006B4F56"/>
    <w:rsid w:val="006B571F"/>
    <w:rsid w:val="006B66B3"/>
    <w:rsid w:val="006B6971"/>
    <w:rsid w:val="006B6D21"/>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2067C"/>
    <w:rsid w:val="0072190E"/>
    <w:rsid w:val="0072533A"/>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79B"/>
    <w:rsid w:val="00772F68"/>
    <w:rsid w:val="007744AB"/>
    <w:rsid w:val="007755A1"/>
    <w:rsid w:val="0078163C"/>
    <w:rsid w:val="00784A2A"/>
    <w:rsid w:val="007872D9"/>
    <w:rsid w:val="00792514"/>
    <w:rsid w:val="00793027"/>
    <w:rsid w:val="007935F0"/>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E4D89"/>
    <w:rsid w:val="007F201E"/>
    <w:rsid w:val="008043A0"/>
    <w:rsid w:val="00804B72"/>
    <w:rsid w:val="00806198"/>
    <w:rsid w:val="0081171B"/>
    <w:rsid w:val="00813043"/>
    <w:rsid w:val="00814E1C"/>
    <w:rsid w:val="008229AB"/>
    <w:rsid w:val="008237F4"/>
    <w:rsid w:val="0083145F"/>
    <w:rsid w:val="00841E0A"/>
    <w:rsid w:val="00853D97"/>
    <w:rsid w:val="00854041"/>
    <w:rsid w:val="008553AA"/>
    <w:rsid w:val="00867817"/>
    <w:rsid w:val="0087033F"/>
    <w:rsid w:val="008710D9"/>
    <w:rsid w:val="00872FF9"/>
    <w:rsid w:val="00874EB4"/>
    <w:rsid w:val="008758CA"/>
    <w:rsid w:val="0088004A"/>
    <w:rsid w:val="0088152B"/>
    <w:rsid w:val="00884277"/>
    <w:rsid w:val="00884EA6"/>
    <w:rsid w:val="00884FB6"/>
    <w:rsid w:val="00886C89"/>
    <w:rsid w:val="008911E2"/>
    <w:rsid w:val="00895990"/>
    <w:rsid w:val="00895B0F"/>
    <w:rsid w:val="00896F1E"/>
    <w:rsid w:val="008A04BF"/>
    <w:rsid w:val="008A1C40"/>
    <w:rsid w:val="008A26CA"/>
    <w:rsid w:val="008A4D8F"/>
    <w:rsid w:val="008A4EE0"/>
    <w:rsid w:val="008A6CDD"/>
    <w:rsid w:val="008B48E5"/>
    <w:rsid w:val="008B732E"/>
    <w:rsid w:val="008B7F43"/>
    <w:rsid w:val="008C13CB"/>
    <w:rsid w:val="008C2AC2"/>
    <w:rsid w:val="008C4774"/>
    <w:rsid w:val="008C60E9"/>
    <w:rsid w:val="008C7CF8"/>
    <w:rsid w:val="008D0848"/>
    <w:rsid w:val="008D0B50"/>
    <w:rsid w:val="008D12E3"/>
    <w:rsid w:val="008D1698"/>
    <w:rsid w:val="008D50C0"/>
    <w:rsid w:val="008E009E"/>
    <w:rsid w:val="008E3330"/>
    <w:rsid w:val="008E372C"/>
    <w:rsid w:val="008F67EC"/>
    <w:rsid w:val="008F777D"/>
    <w:rsid w:val="00900562"/>
    <w:rsid w:val="0090090D"/>
    <w:rsid w:val="0090730E"/>
    <w:rsid w:val="009114BF"/>
    <w:rsid w:val="00913C01"/>
    <w:rsid w:val="00916058"/>
    <w:rsid w:val="00916E10"/>
    <w:rsid w:val="00924974"/>
    <w:rsid w:val="009260EF"/>
    <w:rsid w:val="0092660C"/>
    <w:rsid w:val="00926DC8"/>
    <w:rsid w:val="00932DA3"/>
    <w:rsid w:val="00934121"/>
    <w:rsid w:val="009360EF"/>
    <w:rsid w:val="009377C7"/>
    <w:rsid w:val="00940DF3"/>
    <w:rsid w:val="00951A58"/>
    <w:rsid w:val="00956FD7"/>
    <w:rsid w:val="00960B63"/>
    <w:rsid w:val="00961B95"/>
    <w:rsid w:val="009700A5"/>
    <w:rsid w:val="009730AE"/>
    <w:rsid w:val="009731D3"/>
    <w:rsid w:val="009732A9"/>
    <w:rsid w:val="009800BA"/>
    <w:rsid w:val="00981C77"/>
    <w:rsid w:val="00982237"/>
    <w:rsid w:val="0098250F"/>
    <w:rsid w:val="00982997"/>
    <w:rsid w:val="00983910"/>
    <w:rsid w:val="00983CA4"/>
    <w:rsid w:val="00983CE7"/>
    <w:rsid w:val="00984EED"/>
    <w:rsid w:val="00985777"/>
    <w:rsid w:val="0099355E"/>
    <w:rsid w:val="00995000"/>
    <w:rsid w:val="009973A1"/>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046A"/>
    <w:rsid w:val="009F1B3C"/>
    <w:rsid w:val="009F1D5F"/>
    <w:rsid w:val="009F4E18"/>
    <w:rsid w:val="009F4FB7"/>
    <w:rsid w:val="009F64BF"/>
    <w:rsid w:val="009F7E39"/>
    <w:rsid w:val="00A0050B"/>
    <w:rsid w:val="00A03EDA"/>
    <w:rsid w:val="00A063BD"/>
    <w:rsid w:val="00A14893"/>
    <w:rsid w:val="00A15ABB"/>
    <w:rsid w:val="00A165D8"/>
    <w:rsid w:val="00A30E71"/>
    <w:rsid w:val="00A32CCA"/>
    <w:rsid w:val="00A33D3B"/>
    <w:rsid w:val="00A3585F"/>
    <w:rsid w:val="00A41C75"/>
    <w:rsid w:val="00A504FF"/>
    <w:rsid w:val="00A507F6"/>
    <w:rsid w:val="00A53020"/>
    <w:rsid w:val="00A61C10"/>
    <w:rsid w:val="00A64BFA"/>
    <w:rsid w:val="00A64C62"/>
    <w:rsid w:val="00A70895"/>
    <w:rsid w:val="00A73C46"/>
    <w:rsid w:val="00A73FF4"/>
    <w:rsid w:val="00A770C6"/>
    <w:rsid w:val="00A839A3"/>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1F2"/>
    <w:rsid w:val="00AF28B2"/>
    <w:rsid w:val="00AF2EBA"/>
    <w:rsid w:val="00AF5B4E"/>
    <w:rsid w:val="00AF6CAA"/>
    <w:rsid w:val="00AF71BB"/>
    <w:rsid w:val="00AF7C2E"/>
    <w:rsid w:val="00B00D68"/>
    <w:rsid w:val="00B01D18"/>
    <w:rsid w:val="00B0397D"/>
    <w:rsid w:val="00B079CC"/>
    <w:rsid w:val="00B07B90"/>
    <w:rsid w:val="00B07D32"/>
    <w:rsid w:val="00B13E0A"/>
    <w:rsid w:val="00B13F90"/>
    <w:rsid w:val="00B14EDD"/>
    <w:rsid w:val="00B16122"/>
    <w:rsid w:val="00B1635E"/>
    <w:rsid w:val="00B17730"/>
    <w:rsid w:val="00B17C94"/>
    <w:rsid w:val="00B26851"/>
    <w:rsid w:val="00B31E38"/>
    <w:rsid w:val="00B326BB"/>
    <w:rsid w:val="00B37F49"/>
    <w:rsid w:val="00B4089B"/>
    <w:rsid w:val="00B41E41"/>
    <w:rsid w:val="00B4683F"/>
    <w:rsid w:val="00B477BE"/>
    <w:rsid w:val="00B54A26"/>
    <w:rsid w:val="00B575CC"/>
    <w:rsid w:val="00B61FA6"/>
    <w:rsid w:val="00B62B38"/>
    <w:rsid w:val="00B63B07"/>
    <w:rsid w:val="00B63CF3"/>
    <w:rsid w:val="00B64562"/>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B96"/>
    <w:rsid w:val="00BB3C80"/>
    <w:rsid w:val="00BB5013"/>
    <w:rsid w:val="00BB62E5"/>
    <w:rsid w:val="00BB6FA1"/>
    <w:rsid w:val="00BC1DC1"/>
    <w:rsid w:val="00BC20C0"/>
    <w:rsid w:val="00BC364C"/>
    <w:rsid w:val="00BC6261"/>
    <w:rsid w:val="00BC7009"/>
    <w:rsid w:val="00BC7942"/>
    <w:rsid w:val="00BC7A66"/>
    <w:rsid w:val="00BD2421"/>
    <w:rsid w:val="00BE0A85"/>
    <w:rsid w:val="00BE15E5"/>
    <w:rsid w:val="00BE5050"/>
    <w:rsid w:val="00BF11A3"/>
    <w:rsid w:val="00BF2D10"/>
    <w:rsid w:val="00BF312C"/>
    <w:rsid w:val="00BF3CF3"/>
    <w:rsid w:val="00BF5DEC"/>
    <w:rsid w:val="00C01B7D"/>
    <w:rsid w:val="00C03D00"/>
    <w:rsid w:val="00C03F9E"/>
    <w:rsid w:val="00C07D63"/>
    <w:rsid w:val="00C07E72"/>
    <w:rsid w:val="00C10A0C"/>
    <w:rsid w:val="00C10DE8"/>
    <w:rsid w:val="00C14386"/>
    <w:rsid w:val="00C14CAB"/>
    <w:rsid w:val="00C17BB4"/>
    <w:rsid w:val="00C247A5"/>
    <w:rsid w:val="00C275BE"/>
    <w:rsid w:val="00C30B6E"/>
    <w:rsid w:val="00C3259C"/>
    <w:rsid w:val="00C326BC"/>
    <w:rsid w:val="00C33592"/>
    <w:rsid w:val="00C3363D"/>
    <w:rsid w:val="00C340AB"/>
    <w:rsid w:val="00C373E8"/>
    <w:rsid w:val="00C40B47"/>
    <w:rsid w:val="00C40B93"/>
    <w:rsid w:val="00C41110"/>
    <w:rsid w:val="00C460CC"/>
    <w:rsid w:val="00C525B4"/>
    <w:rsid w:val="00C53E7A"/>
    <w:rsid w:val="00C54434"/>
    <w:rsid w:val="00C5487A"/>
    <w:rsid w:val="00C558D3"/>
    <w:rsid w:val="00C5632A"/>
    <w:rsid w:val="00C603CC"/>
    <w:rsid w:val="00C6215D"/>
    <w:rsid w:val="00C70067"/>
    <w:rsid w:val="00C73AD0"/>
    <w:rsid w:val="00C74890"/>
    <w:rsid w:val="00C7588F"/>
    <w:rsid w:val="00C76046"/>
    <w:rsid w:val="00C77FE3"/>
    <w:rsid w:val="00C81F4B"/>
    <w:rsid w:val="00C85C89"/>
    <w:rsid w:val="00C91300"/>
    <w:rsid w:val="00C92AFC"/>
    <w:rsid w:val="00C9456C"/>
    <w:rsid w:val="00C94D4A"/>
    <w:rsid w:val="00CA1495"/>
    <w:rsid w:val="00CA442B"/>
    <w:rsid w:val="00CB12DD"/>
    <w:rsid w:val="00CB1711"/>
    <w:rsid w:val="00CB5069"/>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2789"/>
    <w:rsid w:val="00D72EA5"/>
    <w:rsid w:val="00D75730"/>
    <w:rsid w:val="00D758D1"/>
    <w:rsid w:val="00D763A3"/>
    <w:rsid w:val="00D766DB"/>
    <w:rsid w:val="00D81C12"/>
    <w:rsid w:val="00D82EA0"/>
    <w:rsid w:val="00D877E6"/>
    <w:rsid w:val="00D9085F"/>
    <w:rsid w:val="00D91662"/>
    <w:rsid w:val="00D92566"/>
    <w:rsid w:val="00DA1153"/>
    <w:rsid w:val="00DA15EB"/>
    <w:rsid w:val="00DA3FE2"/>
    <w:rsid w:val="00DA76B3"/>
    <w:rsid w:val="00DB1AA8"/>
    <w:rsid w:val="00DB22C5"/>
    <w:rsid w:val="00DB375E"/>
    <w:rsid w:val="00DB6A34"/>
    <w:rsid w:val="00DB6AAF"/>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4FC4"/>
    <w:rsid w:val="00E25C39"/>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7DD2"/>
    <w:rsid w:val="00EE6FF9"/>
    <w:rsid w:val="00EF28D1"/>
    <w:rsid w:val="00EF4464"/>
    <w:rsid w:val="00EF61A9"/>
    <w:rsid w:val="00EF65F9"/>
    <w:rsid w:val="00F047A3"/>
    <w:rsid w:val="00F065D6"/>
    <w:rsid w:val="00F11E69"/>
    <w:rsid w:val="00F14FDB"/>
    <w:rsid w:val="00F156A9"/>
    <w:rsid w:val="00F15999"/>
    <w:rsid w:val="00F171DF"/>
    <w:rsid w:val="00F17A0C"/>
    <w:rsid w:val="00F225E8"/>
    <w:rsid w:val="00F24555"/>
    <w:rsid w:val="00F24C57"/>
    <w:rsid w:val="00F25A38"/>
    <w:rsid w:val="00F325ED"/>
    <w:rsid w:val="00F36C0E"/>
    <w:rsid w:val="00F374C7"/>
    <w:rsid w:val="00F41C06"/>
    <w:rsid w:val="00F42C4A"/>
    <w:rsid w:val="00F43822"/>
    <w:rsid w:val="00F44CE4"/>
    <w:rsid w:val="00F4741E"/>
    <w:rsid w:val="00F47434"/>
    <w:rsid w:val="00F508DC"/>
    <w:rsid w:val="00F549C0"/>
    <w:rsid w:val="00F55C84"/>
    <w:rsid w:val="00F575B4"/>
    <w:rsid w:val="00F6112E"/>
    <w:rsid w:val="00F61554"/>
    <w:rsid w:val="00F67EB5"/>
    <w:rsid w:val="00F70128"/>
    <w:rsid w:val="00F734DB"/>
    <w:rsid w:val="00F76C49"/>
    <w:rsid w:val="00F771DE"/>
    <w:rsid w:val="00F81D3C"/>
    <w:rsid w:val="00F83E1D"/>
    <w:rsid w:val="00F84893"/>
    <w:rsid w:val="00F84E52"/>
    <w:rsid w:val="00F855AF"/>
    <w:rsid w:val="00F85C2C"/>
    <w:rsid w:val="00F86258"/>
    <w:rsid w:val="00F86859"/>
    <w:rsid w:val="00F91A29"/>
    <w:rsid w:val="00F95136"/>
    <w:rsid w:val="00F95305"/>
    <w:rsid w:val="00F96EDF"/>
    <w:rsid w:val="00FA1368"/>
    <w:rsid w:val="00FA1C74"/>
    <w:rsid w:val="00FA682D"/>
    <w:rsid w:val="00FB00E8"/>
    <w:rsid w:val="00FB05B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D71A4"/>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v:textbox inset="5.85pt,.7pt,5.85pt,.7pt"/>
    </o:shapedefaults>
    <o:shapelayout v:ext="edit">
      <o:idmap v:ext="edit" data="1"/>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6.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5" Type="http://schemas.openxmlformats.org/officeDocument/2006/relationships/customXml" Target="../customXml/item4.xml"/><Relationship Id="rId15" Type="http://schemas.openxmlformats.org/officeDocument/2006/relationships/oleObject" Target="embeddings/oleObject2.bin"/><Relationship Id="rId23" Type="http://schemas.openxmlformats.org/officeDocument/2006/relationships/image" Target="media/image7.wmf"/><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3.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E0B1442-5CE1-4045-AEA6-A08C4A87A0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TotalTime>
  <Pages>4</Pages>
  <Words>1010</Words>
  <Characters>4928</Characters>
  <Application>Microsoft Office Word</Application>
  <DocSecurity>0</DocSecurity>
  <Lines>41</Lines>
  <Paragraphs>11</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---Start of changes---</vt:lpstr>
      <vt:lpstr>    6.x	n25-n48</vt:lpstr>
      <vt:lpstr>        6.x.1	Common for 1 band UL and 2 bands UL CA</vt:lpstr>
      <vt:lpstr>Table 6.x.1.4-1: ΔTIB,c</vt:lpstr>
      <vt:lpstr>Table 6.x.1.4-2: ΔRIB,c</vt:lpstr>
      <vt:lpstr>Reference</vt:lpstr>
      <vt:lpstr>3GPP report skeleton</vt:lpstr>
    </vt:vector>
  </TitlesOfParts>
  <Company>ETSI-MCC</Company>
  <LinksUpToDate>false</LinksUpToDate>
  <CharactersWithSpaces>5927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18</cp:revision>
  <cp:lastPrinted>2013-07-05T12:11:00Z</cp:lastPrinted>
  <dcterms:created xsi:type="dcterms:W3CDTF">2020-07-26T12:19:00Z</dcterms:created>
  <dcterms:modified xsi:type="dcterms:W3CDTF">2020-08-20T10:35:00Z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